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45" w:rsidRPr="00AE57D9" w:rsidRDefault="004B2A45" w:rsidP="00BE14F7">
      <w:pPr>
        <w:spacing w:after="0" w:line="240" w:lineRule="auto"/>
        <w:ind w:left="142"/>
        <w:jc w:val="center"/>
        <w:rPr>
          <w:rFonts w:ascii="Palatino Linotype" w:hAnsi="Palatino Linotype"/>
          <w:b/>
          <w:sz w:val="24"/>
          <w:szCs w:val="24"/>
        </w:rPr>
      </w:pPr>
      <w:bookmarkStart w:id="0" w:name="_GoBack"/>
      <w:r w:rsidRPr="00AE57D9">
        <w:rPr>
          <w:rFonts w:ascii="Palatino Linotype" w:hAnsi="Palatino Linotype"/>
          <w:b/>
          <w:sz w:val="24"/>
          <w:szCs w:val="24"/>
        </w:rPr>
        <w:t>Тестҳо аз фанни иқтисодиёти ҷаҳонӣ барои донишҷӯёни ихтисосҳои иқтисодӣ</w:t>
      </w:r>
    </w:p>
    <w:p w:rsidR="004B2A45" w:rsidRPr="00AE57D9" w:rsidRDefault="004B2A45" w:rsidP="00BE14F7">
      <w:pPr>
        <w:spacing w:after="0" w:line="240" w:lineRule="auto"/>
        <w:ind w:left="142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Тақсимоти байналхалқии меҳнат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Ҷорӣ намудани комёбиҳои илми-техникӣ ба раванди истеҳсолот дар иқтисодиёти ҷаҳон бо мақсади баланд бардоштани самаранокии меҳнат;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</w:rPr>
        <w:t>) Ҳаракати омилҳои истеҳсолот байни мамлакатҳо дар иқтисодиёти  ҷаҳон;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</w:rPr>
        <w:t>) Ҷалби сармояи хориҷи ба иқтисодиёти миллӣ;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</w:rPr>
        <w:t>) Раванди таърихии махсусгардонии давлатҳо дар истеҳсолоти намудҳои муайяни маҳсулот мебошад, ки барои мубодила дар бозори ҷаҳони ва қонеъ гардонидани талаботи худ дар намудҳои дигари маҳсулот равона карда шудааст;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) Ҳамаи ҷавобҳо нодурустанд;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@2.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онро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амчун низом (система) тавсиф мекунанд.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Барои он ки давлатҳ</w:t>
      </w:r>
      <w:r w:rsidRPr="00AE57D9">
        <w:rPr>
          <w:rFonts w:ascii="Palatino Linotype" w:hAnsi="Palatino Linotype" w:cs="Calibri"/>
          <w:sz w:val="24"/>
          <w:szCs w:val="24"/>
        </w:rPr>
        <w:t>о дар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 дар вобастагии тарафайн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 дошта, бе</w:t>
      </w:r>
      <w:r w:rsidRPr="00AE57D9">
        <w:rPr>
          <w:rFonts w:ascii="Palatino Linotype" w:hAnsi="Palatino Linotype"/>
          <w:sz w:val="24"/>
          <w:szCs w:val="24"/>
        </w:rPr>
        <w:t xml:space="preserve"> робитаҳ</w:t>
      </w:r>
      <w:r w:rsidRPr="00AE57D9">
        <w:rPr>
          <w:rFonts w:ascii="Palatino Linotype" w:hAnsi="Palatino Linotype" w:cs="Calibri"/>
          <w:sz w:val="24"/>
          <w:szCs w:val="24"/>
        </w:rPr>
        <w:t>ои байни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дошта наметавонанд;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 xml:space="preserve">) Барои он ки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 як давлат дар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метавонад тамоми талаботи худро бо молу хизмат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зарур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онеъ намуда, аз дигар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новобаста арзи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намояд;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Барои он ки калимаи систем</w:t>
      </w:r>
      <w:r w:rsidRPr="00AE57D9">
        <w:rPr>
          <w:rFonts w:ascii="Palatino Linotype" w:hAnsi="Palatino Linotype"/>
          <w:sz w:val="24"/>
          <w:szCs w:val="24"/>
        </w:rPr>
        <w:t>а хусусиятҳ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аманд набудани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 дорад;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D</w:t>
      </w:r>
      <w:r w:rsidRPr="00AE57D9">
        <w:rPr>
          <w:rFonts w:ascii="Palatino Linotype" w:hAnsi="Palatino Linotype" w:cs="Calibri"/>
          <w:sz w:val="24"/>
          <w:szCs w:val="24"/>
        </w:rPr>
        <w:t>) Барои он ки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 дар вобастагии тарафайн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 надошта, бе робита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дошта метавонанд;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) Барои он ки фирма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дар в</w:t>
      </w:r>
      <w:r w:rsidRPr="00AE57D9">
        <w:rPr>
          <w:rFonts w:ascii="Palatino Linotype" w:hAnsi="Palatino Linotype"/>
          <w:sz w:val="24"/>
          <w:szCs w:val="24"/>
        </w:rPr>
        <w:t>обастагии тарафайн қ</w:t>
      </w:r>
      <w:r w:rsidRPr="00AE57D9">
        <w:rPr>
          <w:rFonts w:ascii="Palatino Linotype" w:hAnsi="Palatino Linotype" w:cs="Calibri"/>
          <w:sz w:val="24"/>
          <w:szCs w:val="24"/>
        </w:rPr>
        <w:t>арор дошта бе робита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дошта наметавонанд;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@3.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боиси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омадани кадом маф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ум мегарданд.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>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</w:t>
      </w:r>
      <w:r w:rsidRPr="00AE57D9">
        <w:rPr>
          <w:rFonts w:ascii="Palatino Linotype" w:hAnsi="Palatino Linotype"/>
          <w:sz w:val="24"/>
          <w:szCs w:val="24"/>
        </w:rPr>
        <w:t>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Прогресси илми-техник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D</w:t>
      </w:r>
      <w:r w:rsidRPr="00AE57D9">
        <w:rPr>
          <w:rFonts w:ascii="Palatino Linotype" w:hAnsi="Palatino Linotype" w:cs="Calibri"/>
          <w:sz w:val="24"/>
          <w:szCs w:val="24"/>
        </w:rPr>
        <w:t>) Масъала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глобалии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) Либерализатсия;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@4.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Марҳ</w:t>
      </w:r>
      <w:r w:rsidRPr="00AE57D9">
        <w:rPr>
          <w:rFonts w:ascii="Palatino Linotype" w:hAnsi="Palatino Linotype" w:cs="Calibri"/>
          <w:sz w:val="24"/>
          <w:szCs w:val="24"/>
        </w:rPr>
        <w:t>илаи нахустини ташаккулёбии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Муносибатҳ</w:t>
      </w:r>
      <w:r w:rsidRPr="00AE57D9">
        <w:rPr>
          <w:rFonts w:ascii="Palatino Linotype" w:hAnsi="Palatino Linotype" w:cs="Calibri"/>
          <w:sz w:val="24"/>
          <w:szCs w:val="24"/>
        </w:rPr>
        <w:t>ои фар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ангии байни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абила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адим; </w:t>
      </w: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</w:rPr>
        <w:t>) Кашфиётҳ</w:t>
      </w:r>
      <w:r w:rsidRPr="00AE57D9">
        <w:rPr>
          <w:rFonts w:ascii="Palatino Linotype" w:hAnsi="Palatino Linotype" w:cs="Calibri"/>
          <w:sz w:val="24"/>
          <w:szCs w:val="24"/>
        </w:rPr>
        <w:t>ои физик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И</w:t>
      </w:r>
      <w:r w:rsidRPr="00AE57D9">
        <w:rPr>
          <w:rFonts w:ascii="Palatino Linotype" w:hAnsi="Palatino Linotype"/>
          <w:sz w:val="24"/>
          <w:szCs w:val="24"/>
        </w:rPr>
        <w:t>хтирооти та</w:t>
      </w:r>
      <w:r w:rsidRPr="00AE57D9">
        <w:rPr>
          <w:rFonts w:ascii="Palatino Linotype" w:hAnsi="Palatino Linotype" w:cs="Cambria Math"/>
          <w:sz w:val="24"/>
          <w:szCs w:val="24"/>
        </w:rPr>
        <w:t>ҷҳ</w:t>
      </w:r>
      <w:r w:rsidRPr="00AE57D9">
        <w:rPr>
          <w:rFonts w:ascii="Palatino Linotype" w:hAnsi="Palatino Linotype" w:cs="Calibri"/>
          <w:sz w:val="24"/>
          <w:szCs w:val="24"/>
        </w:rPr>
        <w:t>изоти электрик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D</w:t>
      </w:r>
      <w:r w:rsidRPr="00AE57D9">
        <w:rPr>
          <w:rFonts w:ascii="Palatino Linotype" w:hAnsi="Palatino Linotype" w:cs="Calibri"/>
          <w:sz w:val="24"/>
          <w:szCs w:val="24"/>
        </w:rPr>
        <w:t>) Ташаккулёбии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молию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) Ташаккулёбии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натурал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@5.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тамоилҳ</w:t>
      </w:r>
      <w:r w:rsidRPr="00AE57D9">
        <w:rPr>
          <w:rFonts w:ascii="Palatino Linotype" w:hAnsi="Palatino Linotype" w:cs="Calibri"/>
          <w:sz w:val="24"/>
          <w:szCs w:val="24"/>
        </w:rPr>
        <w:t>ои муосири инкишофи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намешаванд.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Байналмилалигардонии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 xml:space="preserve">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нишавии ҳ</w:t>
      </w:r>
      <w:r w:rsidRPr="00AE57D9">
        <w:rPr>
          <w:rFonts w:ascii="Palatino Linotype" w:hAnsi="Palatino Linotype" w:cs="Calibri"/>
          <w:sz w:val="24"/>
          <w:szCs w:val="24"/>
        </w:rPr>
        <w:t>аёти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либерализатсияи фаъолияти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Кушодашавии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D</w:t>
      </w:r>
      <w:r w:rsidRPr="00AE57D9">
        <w:rPr>
          <w:rFonts w:ascii="Palatino Linotype" w:hAnsi="Palatino Linotype" w:cs="Calibri"/>
          <w:sz w:val="24"/>
          <w:szCs w:val="24"/>
        </w:rPr>
        <w:t>) Фаромиликунонии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) Сарбасташавии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@6.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 намуди сиёсати иқ</w:t>
      </w:r>
      <w:r w:rsidRPr="00AE57D9">
        <w:rPr>
          <w:rFonts w:ascii="Palatino Linotype" w:hAnsi="Palatino Linotype" w:cs="Calibri"/>
          <w:sz w:val="24"/>
          <w:szCs w:val="24"/>
        </w:rPr>
        <w:t>тисодиро «и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кушода» истифода мебарад.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Сиёсати протексионист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ки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имояи бозори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ра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обати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равона карда шудааст;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>) Сиёсати либерализатсияи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ба махдуд намудани воридшавии агент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равона карда шудааст;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Сиёсат</w:t>
      </w:r>
      <w:r w:rsidRPr="00AE57D9">
        <w:rPr>
          <w:rFonts w:ascii="Palatino Linotype" w:hAnsi="Palatino Linotype"/>
          <w:sz w:val="24"/>
          <w:szCs w:val="24"/>
        </w:rPr>
        <w:t>и либерализатсияи иқ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ба паст кардани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дахолат ва танзими давлатии фаъолияти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кушодан ба агент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равона карда шудааст;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имоянамоии бозори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ра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обати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Сиёсати </w:t>
      </w:r>
      <w:r w:rsidRPr="00AE57D9">
        <w:rPr>
          <w:rFonts w:ascii="Palatino Linotype" w:hAnsi="Palatino Linotype"/>
          <w:sz w:val="24"/>
          <w:szCs w:val="24"/>
        </w:rPr>
        <w:t>фискал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ба махдуд намудани воридшавии агент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равона карда шудааст;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@7.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Сиёсати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Calibri"/>
          <w:sz w:val="24"/>
          <w:szCs w:val="24"/>
        </w:rPr>
        <w:t>гуфта чиро мефа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Сиёсати дахлнопазирии мамлакат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дар асоси он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 ба воситаи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</w:t>
      </w:r>
      <w:r w:rsidRPr="00AE57D9">
        <w:rPr>
          <w:rFonts w:ascii="Palatino Linotype" w:hAnsi="Palatino Linotype"/>
          <w:sz w:val="24"/>
          <w:szCs w:val="24"/>
        </w:rPr>
        <w:t>халқ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ва назарияи бартарияти нисб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тисодии мамлакат, ки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авасмандгардонии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солкунандагони ватан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имояи манфиат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а</w:t>
      </w:r>
      <w:r w:rsidRPr="00AE57D9">
        <w:rPr>
          <w:rFonts w:ascii="Palatino Linotype" w:hAnsi="Palatino Linotype"/>
          <w:sz w:val="24"/>
          <w:szCs w:val="24"/>
        </w:rPr>
        <w:t>з рақ</w:t>
      </w:r>
      <w:r w:rsidRPr="00AE57D9">
        <w:rPr>
          <w:rFonts w:ascii="Palatino Linotype" w:hAnsi="Palatino Linotype" w:cs="Calibri"/>
          <w:sz w:val="24"/>
          <w:szCs w:val="24"/>
        </w:rPr>
        <w:t>обати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бозори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берунии кишвар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 меравад; $D) Созишномаи бисёртарафаи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оид ба режими (ре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либерализатсияи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бартараф кардани монеа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имзо шудааст; $E)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ста</w:t>
      </w:r>
      <w:r w:rsidRPr="00AE57D9">
        <w:rPr>
          <w:rFonts w:ascii="Palatino Linotype" w:hAnsi="Palatino Linotype"/>
          <w:sz w:val="24"/>
          <w:szCs w:val="24"/>
        </w:rPr>
        <w:t>вкаҳ</w:t>
      </w:r>
      <w:r w:rsidRPr="00AE57D9">
        <w:rPr>
          <w:rFonts w:ascii="Palatino Linotype" w:hAnsi="Palatino Linotype" w:cs="Calibri"/>
          <w:sz w:val="24"/>
          <w:szCs w:val="24"/>
        </w:rPr>
        <w:t>ои бо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 гумрукие, ки нисбати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аз сар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ади гумрукии мамлакати додашуда гузаранда истифода мешавад;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@8.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 омилҳ</w:t>
      </w:r>
      <w:r w:rsidRPr="00AE57D9">
        <w:rPr>
          <w:rFonts w:ascii="Palatino Linotype" w:hAnsi="Palatino Linotype" w:cs="Calibri"/>
          <w:sz w:val="24"/>
          <w:szCs w:val="24"/>
        </w:rPr>
        <w:t>о ба ТБМ таъсир намерасонанд.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Имконоти бозори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давлат; $C) Таъминоти давлат бо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сиёс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Calibri"/>
          <w:sz w:val="24"/>
          <w:szCs w:val="24"/>
        </w:rPr>
        <w:t>ва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тимоии давлатхо; $E)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кушод будани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@9.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 xml:space="preserve">ояи консепсияи «ба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амвобастагии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о» аз сол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70-ум дар 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оят васеъ па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 гаштааст. Асоси онро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Вобастагии давлатҳ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аз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техника ва технология ва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дар ашёи хом мебошад; $B)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бояд бо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мутоби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намудани сиёсати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рушди иқ</w:t>
      </w:r>
      <w:r w:rsidRPr="00AE57D9">
        <w:rPr>
          <w:rFonts w:ascii="Palatino Linotype" w:hAnsi="Palatino Linotype" w:cs="Calibri"/>
          <w:sz w:val="24"/>
          <w:szCs w:val="24"/>
        </w:rPr>
        <w:t>тисодии худро ба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монанд; $C) Азбаски бозори дохилии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имконияти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онеъ намудани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амаи талабот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ояшонро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ад,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 вобаста мебошанд; $D) Азбаски бозори дохилии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имконияти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онеъ намудани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амаи тала</w:t>
      </w:r>
      <w:r w:rsidRPr="00AE57D9">
        <w:rPr>
          <w:rFonts w:ascii="Palatino Linotype" w:hAnsi="Palatino Linotype"/>
          <w:sz w:val="24"/>
          <w:szCs w:val="24"/>
        </w:rPr>
        <w:t>ботҳ</w:t>
      </w:r>
      <w:r w:rsidRPr="00AE57D9">
        <w:rPr>
          <w:rFonts w:ascii="Palatino Linotype" w:hAnsi="Palatino Linotype" w:cs="Calibri"/>
          <w:sz w:val="24"/>
          <w:szCs w:val="24"/>
        </w:rPr>
        <w:t>ояшонро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ад,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 вобаста намебошанд; $E) Азбаски бозори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имконияти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онеъ намудани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амаи талабот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ояшонро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ад,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 вобаста мебошанд;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Моҳ</w:t>
      </w:r>
      <w:r w:rsidRPr="00AE57D9">
        <w:rPr>
          <w:rFonts w:ascii="Palatino Linotype" w:hAnsi="Palatino Linotype" w:cs="Calibri"/>
          <w:sz w:val="24"/>
          <w:szCs w:val="24"/>
        </w:rPr>
        <w:t>ияти назарияи исло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оти ТБМ дар он аст, ки.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Давлатҳ</w:t>
      </w:r>
      <w:r w:rsidRPr="00AE57D9">
        <w:rPr>
          <w:rFonts w:ascii="Palatino Linotype" w:hAnsi="Palatino Linotype" w:cs="Calibri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бояд аз сиёсати протексионист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даст кашанд ва ба таври васеъ сармояи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иро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худ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алб намоянд; $B) Самти баро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монии сиёсати рушди саноати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дигар карда шуда,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бояд дар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натталаб, омилталаб барои содирот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онеъ гардонидани талабот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махсус гардонида шаванд; $C)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илмталаб бо истифодаи комёби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прогресси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махсус гардонида мешаванд; $D) Давла</w:t>
      </w:r>
      <w:r w:rsidRPr="00AE57D9">
        <w:rPr>
          <w:rFonts w:ascii="Palatino Linotype" w:hAnsi="Palatino Linotype"/>
          <w:sz w:val="24"/>
          <w:szCs w:val="24"/>
        </w:rPr>
        <w:t>тҳ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бояд сармояи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иро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худ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нади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анд; $E)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бояд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иро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худ ворид накунанд;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Махсусгардонии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ва кооператсияи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Намудҳ</w:t>
      </w:r>
      <w:r w:rsidRPr="00AE57D9">
        <w:rPr>
          <w:rFonts w:ascii="Palatino Linotype" w:hAnsi="Palatino Linotype" w:cs="Calibri"/>
          <w:sz w:val="24"/>
          <w:szCs w:val="24"/>
        </w:rPr>
        <w:t>ои асосии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мебошанд; $B) Шакл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 мебошанд; $C) Раванди стихиявии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наздикшавии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гуногун мебошанд; $D) Раванди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амоиши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мебоша</w:t>
      </w:r>
      <w:r w:rsidRPr="00AE57D9">
        <w:rPr>
          <w:rFonts w:ascii="Palatino Linotype" w:hAnsi="Palatino Linotype"/>
          <w:sz w:val="24"/>
          <w:szCs w:val="24"/>
        </w:rPr>
        <w:t>нд; $E) Шаклҳ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вили технология мебошанд;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Сохтори соҳ</w:t>
      </w:r>
      <w:r w:rsidRPr="00AE57D9">
        <w:rPr>
          <w:rFonts w:ascii="Palatino Linotype" w:hAnsi="Palatino Linotype" w:cs="Calibri"/>
          <w:sz w:val="24"/>
          <w:szCs w:val="24"/>
        </w:rPr>
        <w:t>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иборат аст аз.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Комплекси агросаноат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лиёт ва хадамот; $B)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, саноат ва хадамот; $C) Саноати хуроквор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дузандаг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бофандаг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Сан</w:t>
      </w:r>
      <w:r w:rsidRPr="00AE57D9">
        <w:rPr>
          <w:rFonts w:ascii="Palatino Linotype" w:hAnsi="Palatino Linotype"/>
          <w:sz w:val="24"/>
          <w:szCs w:val="24"/>
        </w:rPr>
        <w:t>оати вазнин, саноати сабук ва хадамот; $E) Саноати кимиё, мошинасоз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гуфтаҳ</w:t>
      </w:r>
      <w:r w:rsidRPr="00AE57D9">
        <w:rPr>
          <w:rFonts w:ascii="Palatino Linotype" w:hAnsi="Palatino Linotype" w:cs="Calibri"/>
          <w:sz w:val="24"/>
          <w:szCs w:val="24"/>
        </w:rPr>
        <w:t>ои зерин нодуруст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замони муосир 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хадамот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саноат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 зиёд аст; $B) Аз 1/3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ММ</w:t>
      </w:r>
      <w:r w:rsidRPr="00AE57D9">
        <w:rPr>
          <w:rFonts w:ascii="Palatino Linotype" w:hAnsi="Palatino Linotype"/>
          <w:sz w:val="24"/>
          <w:szCs w:val="24"/>
        </w:rPr>
        <w:t>Д-и 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онро саноат, 1/10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иссаашро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 ва ба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хадамот 55-60%-и ММД-и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рост меояд; $C) Дар сохтори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авии саноат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бардавом паст шуда,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саноати коркард, махсусан саноат</w:t>
      </w:r>
      <w:r w:rsidRPr="00AE57D9">
        <w:rPr>
          <w:rFonts w:ascii="Palatino Linotype" w:hAnsi="Palatino Linotype"/>
          <w:sz w:val="24"/>
          <w:szCs w:val="24"/>
        </w:rPr>
        <w:t>и мошинсоз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кимиё афзуда истодааст; $D) Сол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охир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содироти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техник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намоёнро пайдо кардаанд; $E)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кишоварз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яке аз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сердаромадтарин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 меравад;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соҳ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анъанавии</w:t>
      </w:r>
      <w:r w:rsidRPr="00AE57D9">
        <w:rPr>
          <w:rFonts w:ascii="Palatino Linotype" w:hAnsi="Palatino Linotype"/>
          <w:sz w:val="24"/>
          <w:szCs w:val="24"/>
        </w:rPr>
        <w:t xml:space="preserve"> хадамот дохил 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Молия, қ</w:t>
      </w:r>
      <w:r w:rsidRPr="00AE57D9">
        <w:rPr>
          <w:rFonts w:ascii="Palatino Linotype" w:hAnsi="Palatino Linotype" w:cs="Calibri"/>
          <w:sz w:val="24"/>
          <w:szCs w:val="24"/>
        </w:rPr>
        <w:t>арз,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а, су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урта; $B) Хадамоти ахборотию машварат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молия, тичорат, су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урта; $C)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лиёт,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а,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орат; $D) Хизматрасонии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маориф,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а, тиб; $E) Лизинг,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лиёт, факторинг,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Зери мафҳ</w:t>
      </w:r>
      <w:r w:rsidRPr="00AE57D9">
        <w:rPr>
          <w:rFonts w:ascii="Palatino Linotype" w:hAnsi="Palatino Linotype" w:cs="Calibri"/>
          <w:sz w:val="24"/>
          <w:szCs w:val="24"/>
        </w:rPr>
        <w:t>уми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</w:t>
      </w:r>
      <w:r w:rsidRPr="00AE57D9">
        <w:rPr>
          <w:rFonts w:ascii="Palatino Linotype" w:hAnsi="Palatino Linotype"/>
          <w:sz w:val="24"/>
          <w:szCs w:val="24"/>
        </w:rPr>
        <w:t>моти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чиро мефа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Раванди тақ</w:t>
      </w:r>
      <w:r w:rsidRPr="00AE57D9">
        <w:rPr>
          <w:rFonts w:ascii="Palatino Linotype" w:hAnsi="Palatino Linotype" w:cs="Calibri"/>
          <w:sz w:val="24"/>
          <w:szCs w:val="24"/>
        </w:rPr>
        <w:t>сими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нати кироя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оро; $B) Раванди таърихии махсусгардонии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 дар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ки ба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вобаста аст; $C) Раванди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симоти территориявии </w:t>
      </w:r>
      <w:r w:rsidRPr="00AE57D9">
        <w:rPr>
          <w:rFonts w:ascii="Palatino Linotype" w:hAnsi="Palatino Linotype"/>
          <w:sz w:val="24"/>
          <w:szCs w:val="24"/>
        </w:rPr>
        <w:t>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оро; $D) Раванди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натро дар байни одамон; $E) Раванди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нати кирояро байни корхона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Шаклҳ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кадом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Хусусигардон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привитизатсияи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Махс</w:t>
      </w:r>
      <w:r w:rsidRPr="00AE57D9">
        <w:rPr>
          <w:rFonts w:ascii="Palatino Linotype" w:hAnsi="Palatino Linotype"/>
          <w:sz w:val="24"/>
          <w:szCs w:val="24"/>
        </w:rPr>
        <w:t>усгардон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коопреатсияи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Кооператсияи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ахонишавии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солот; $D) Байналмилалигардон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фаромилаликунон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Махсусгардон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фаромилаликунон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кадоме аз шакл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маф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дохил мебошад</w:t>
      </w:r>
      <w:r w:rsidRPr="00AE57D9">
        <w:rPr>
          <w:rFonts w:ascii="Palatino Linotype" w:hAnsi="Palatino Linotype"/>
          <w:sz w:val="24"/>
          <w:szCs w:val="24"/>
        </w:rPr>
        <w:t>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Созмони умуми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Асос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фаъолияти беруни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Бозори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онӣ; $E) Ширкатҳои фаромилал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Асоси кадом назарияи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иро афзоиши боигарии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(тилло, зару зевар,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рот, нуқ</w:t>
      </w:r>
      <w:r w:rsidRPr="00AE57D9">
        <w:rPr>
          <w:rFonts w:ascii="Palatino Linotype" w:hAnsi="Palatino Linotype" w:cs="Calibri"/>
          <w:sz w:val="24"/>
          <w:szCs w:val="24"/>
        </w:rPr>
        <w:t>ра)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Назарияи бартарияти нисб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Назарияи классикон; $C) Назарияи бартарияти мутла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$D) Парадокси Леонтев; $E) Назарияи меркантилистон;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Мувофиқ</w:t>
      </w:r>
      <w:r w:rsidRPr="00AE57D9">
        <w:rPr>
          <w:rFonts w:ascii="Palatino Linotype" w:hAnsi="Palatino Linotype" w:cs="Calibri"/>
          <w:sz w:val="24"/>
          <w:szCs w:val="24"/>
        </w:rPr>
        <w:t>и назарияи бартарияти нисбии Давид Рикардо.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Мамлакатҳ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амон молеро бештар содир мекунанд, ки дар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он афзалияти нисб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доранд; $B)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амчун омили ягонаи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ба шумор намеравад; $C)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амон молеро бештар содир мекунанд, ки дар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он дорои афзалияти мутла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м</w:t>
      </w:r>
      <w:r w:rsidRPr="00AE57D9">
        <w:rPr>
          <w:rFonts w:ascii="Palatino Linotype" w:hAnsi="Palatino Linotype"/>
          <w:sz w:val="24"/>
          <w:szCs w:val="24"/>
        </w:rPr>
        <w:t>ебошанд; $D) Фарқ</w:t>
      </w:r>
      <w:r w:rsidRPr="00AE57D9">
        <w:rPr>
          <w:rFonts w:ascii="Palatino Linotype" w:hAnsi="Palatino Linotype" w:cs="Calibri"/>
          <w:sz w:val="24"/>
          <w:szCs w:val="24"/>
        </w:rPr>
        <w:t>ияти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оти алтернативии нисб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оиди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 имконият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ад, то ки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байни худ муносибати хуби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бошанд;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Асосгузори назарияи бартарияти мутлақ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Давид Рикардо; $B) Адам Смит; $C) Майкл Портер; $D) Алишер Гулмамадов; $E) Пол Самуэлсон;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афзуншавии суръат ва миқ</w:t>
      </w:r>
      <w:r w:rsidRPr="00AE57D9">
        <w:rPr>
          <w:rFonts w:ascii="Palatino Linotype" w:hAnsi="Palatino Linotype" w:cs="Calibri"/>
          <w:sz w:val="24"/>
          <w:szCs w:val="24"/>
        </w:rPr>
        <w:t>ёси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кадоме аз ин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таъсир намерасонад.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Инқ</w:t>
      </w:r>
      <w:r w:rsidRPr="00AE57D9">
        <w:rPr>
          <w:rFonts w:ascii="Palatino Linotype" w:hAnsi="Palatino Linotype" w:cs="Calibri"/>
          <w:sz w:val="24"/>
          <w:szCs w:val="24"/>
        </w:rPr>
        <w:t>илоби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технология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навро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меорад; $B)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ва инкишофи шакл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он; $C) Танзими савдои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тарафи Созмони умуми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орат; $D) Байналмиллалигардонии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ва сармоя; $E) Суръати тоза пайдо кардани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 банди дар поён овардашуда мақ</w:t>
      </w:r>
      <w:r w:rsidRPr="00AE57D9">
        <w:rPr>
          <w:rFonts w:ascii="Palatino Linotype" w:hAnsi="Palatino Linotype" w:cs="Calibri"/>
          <w:sz w:val="24"/>
          <w:szCs w:val="24"/>
        </w:rPr>
        <w:t>сади асосии танзими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орати беруна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 намеравад.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Пур кардани бу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давлат; $B) Ба тартиб даровардани инти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оли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ангоми содироту воридот;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имоя намудани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солкунандагон ва истеъмолкунандагони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т</w:t>
      </w:r>
      <w:r w:rsidRPr="00AE57D9">
        <w:rPr>
          <w:rFonts w:ascii="Palatino Linotype" w:hAnsi="Palatino Linotype"/>
          <w:sz w:val="24"/>
          <w:szCs w:val="24"/>
        </w:rPr>
        <w:t>арафи давлат; $D) Ҳ</w:t>
      </w:r>
      <w:r w:rsidRPr="00AE57D9">
        <w:rPr>
          <w:rFonts w:ascii="Palatino Linotype" w:hAnsi="Palatino Linotype" w:cs="Calibri"/>
          <w:sz w:val="24"/>
          <w:szCs w:val="24"/>
        </w:rPr>
        <w:t>имоя намудани бозори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Аз дохили давлат танг карда баровардани то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ирони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Ширкате, ки сармояаш ба як давлат ё субъектҳ</w:t>
      </w:r>
      <w:r w:rsidRPr="00AE57D9">
        <w:rPr>
          <w:rFonts w:ascii="Palatino Linotype" w:hAnsi="Palatino Linotype" w:cs="Calibri"/>
          <w:sz w:val="24"/>
          <w:szCs w:val="24"/>
        </w:rPr>
        <w:t>ои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он тааллу</w:t>
      </w:r>
      <w:r w:rsidRPr="00AE57D9">
        <w:rPr>
          <w:rFonts w:ascii="Palatino Linotype" w:hAnsi="Palatino Linotype"/>
          <w:sz w:val="24"/>
          <w:szCs w:val="24"/>
        </w:rPr>
        <w:t xml:space="preserve">қ </w:t>
      </w:r>
      <w:r w:rsidRPr="00AE57D9">
        <w:rPr>
          <w:rFonts w:ascii="Palatino Linotype" w:hAnsi="Palatino Linotype" w:cs="Calibri"/>
          <w:sz w:val="24"/>
          <w:szCs w:val="24"/>
        </w:rPr>
        <w:t>дошта, дар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дигар филиал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«ширкат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»-и худро дора</w:t>
      </w:r>
      <w:r w:rsidRPr="00AE57D9">
        <w:rPr>
          <w:rFonts w:ascii="Palatino Linotype" w:hAnsi="Palatino Linotype"/>
          <w:sz w:val="24"/>
          <w:szCs w:val="24"/>
        </w:rPr>
        <w:t>д, кадом намуди ширкат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Ширкати оффшор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>) Ширкати умумимилл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>) Ширкати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Ширкати амонат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Ширкати ипотек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Аввалин низоми асъории ҷаҳонӣ.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Бретон Вудс; </w:t>
      </w:r>
      <w:r w:rsidRPr="00AE57D9">
        <w:rPr>
          <w:rFonts w:ascii="Palatino Linotype" w:hAnsi="Palatino Linotype" w:cs="Calibri"/>
          <w:sz w:val="24"/>
          <w:szCs w:val="24"/>
        </w:rPr>
        <w:t xml:space="preserve">$B) Ямайка; $C) Париж; </w:t>
      </w:r>
      <w:r w:rsidRPr="00AE57D9">
        <w:rPr>
          <w:rFonts w:ascii="Palatino Linotype" w:hAnsi="Palatino Linotype"/>
          <w:sz w:val="24"/>
          <w:szCs w:val="24"/>
        </w:rPr>
        <w:t xml:space="preserve">$D) Аврупо; </w:t>
      </w:r>
      <w:r w:rsidRPr="00AE57D9">
        <w:rPr>
          <w:rFonts w:ascii="Palatino Linotype" w:hAnsi="Palatino Linotype" w:cs="Calibri"/>
          <w:sz w:val="24"/>
          <w:szCs w:val="24"/>
        </w:rPr>
        <w:t>$E) Генуя;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Содироти соф кадом мафҳ</w:t>
      </w:r>
      <w:r w:rsidRPr="00AE57D9">
        <w:rPr>
          <w:rFonts w:ascii="Palatino Linotype" w:hAnsi="Palatino Linotype" w:cs="Calibri"/>
          <w:sz w:val="24"/>
          <w:szCs w:val="24"/>
        </w:rPr>
        <w:t>умро дар бар мегирад.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Иқ</w:t>
      </w:r>
      <w:r w:rsidRPr="00AE57D9">
        <w:rPr>
          <w:rFonts w:ascii="Palatino Linotype" w:hAnsi="Palatino Linotype" w:cs="Calibri"/>
          <w:sz w:val="24"/>
          <w:szCs w:val="24"/>
        </w:rPr>
        <w:t>лими мусоиди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дигар мамлакат</w:t>
      </w:r>
      <w:r w:rsidRPr="00AE57D9">
        <w:rPr>
          <w:rFonts w:ascii="Palatino Linotype" w:hAnsi="Palatino Linotype"/>
          <w:sz w:val="24"/>
          <w:szCs w:val="24"/>
        </w:rPr>
        <w:t>; $B) Суммаи содироти мамлакат тарҳ</w:t>
      </w:r>
      <w:r w:rsidRPr="00AE57D9">
        <w:rPr>
          <w:rFonts w:ascii="Palatino Linotype" w:hAnsi="Palatino Linotype" w:cs="Calibri"/>
          <w:sz w:val="24"/>
          <w:szCs w:val="24"/>
        </w:rPr>
        <w:t>и суммаи воридоти мамлакат; $C) Пайдо шудани имконияти аз худкунии бозори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 $D) Суммаи воридоти мамлакат тар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суммаи содироти мамлакат; $E) Имтиёз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гуногун дар мамлакати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абулкунандаи сармоя;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Зери мафҳ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уми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он чиро мефа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манд.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Ма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м</w:t>
      </w:r>
      <w:r w:rsidRPr="00AE57D9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 хо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аги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миллии тамоми давлат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онро, ки бо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ам робитаи тарафайн доранд; $B) Ма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м</w:t>
      </w:r>
      <w:r w:rsidRPr="00AE57D9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 со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махсусгардонидашудаи хо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аги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миллии давлат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онро, ки бо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ам мунтазам робита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тарафайн доранд; $C) Ма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м</w:t>
      </w:r>
      <w:r w:rsidRPr="00AE57D9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 ширкат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фаромилалиро, ки 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иб</w:t>
      </w:r>
      <w:r w:rsidRPr="00AE57D9">
        <w:rPr>
          <w:rFonts w:ascii="Palatino Linotype" w:hAnsi="Palatino Linotype"/>
          <w:sz w:val="24"/>
          <w:szCs w:val="24"/>
          <w:lang w:val="tg-Cyrl-TJ"/>
        </w:rPr>
        <w:t>и якдигар мебошанд; $D) Тақ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симоти байналхалкии ме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натро; $E) Ма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м</w:t>
      </w:r>
      <w:r w:rsidRPr="00AE57D9">
        <w:rPr>
          <w:rFonts w:ascii="Palatino Linotype" w:hAnsi="Palatino Linotype" w:cs="Cambria"/>
          <w:sz w:val="24"/>
          <w:szCs w:val="24"/>
          <w:lang w:val="tg-Cyrl-TJ"/>
        </w:rPr>
        <w:t>ӯ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орати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онии давлат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@27.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Фарқ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ияти асосии байни «ширкат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» аз филиал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 дар ч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зо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ир меёбанд.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Филиалҳ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амаи даромади худро барои васеънамоии доира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и фаъолияти худ ва тавлиди шаклҳ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нави хизматрасон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сарф мекунанд; $B) «Ширкат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» даромади худро ба сарраёсат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худ мефиристанд; $C) Филиал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 даромади худро пурра ба сарраёсат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худ мефиристанд; $D) «Ширкат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» даромади худро барои</w:t>
      </w: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 васеънамоии доираи фаъолияти худ ва тавлиди шаклҳ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нави хизматрасон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сарф мекунанд; $E) Филиал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 аз «ширкат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» тамоман фар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надоранд;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@28.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Кадоме аз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араён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дар поён оварда шуда, нати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аи интегратсияи иқтисодии байналхалқӣ намебошад.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Болоравии вобастагии тарафайни иқ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тисодиёти мамлакат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гуногун; $B) Па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ннамоии т</w:t>
      </w:r>
      <w:r w:rsidRPr="00AE57D9">
        <w:rPr>
          <w:rFonts w:ascii="Palatino Linotype" w:hAnsi="Palatino Linotype"/>
          <w:sz w:val="24"/>
          <w:szCs w:val="24"/>
          <w:lang w:val="tg-Cyrl-TJ"/>
        </w:rPr>
        <w:t>ехнологияи пешқ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адам; $C) Рушд ва васеъшавии ТБМ; $D) Бадшавии шарт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орати берунаи байни мамлакат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интегратсияшаванда; $E) Ҳалли проблема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тимо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-и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мамлакат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итти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оди интегратсион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@29.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Сабабҳ</w:t>
      </w:r>
      <w:r w:rsidRPr="00AE57D9">
        <w:rPr>
          <w:rFonts w:ascii="Palatino Linotype" w:hAnsi="Palatino Linotype" w:cs="Calibri"/>
          <w:sz w:val="24"/>
          <w:szCs w:val="24"/>
        </w:rPr>
        <w:t>ои асосии рушди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 дар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Иқ</w:t>
      </w:r>
      <w:r w:rsidRPr="00AE57D9">
        <w:rPr>
          <w:rFonts w:ascii="Palatino Linotype" w:hAnsi="Palatino Linotype" w:cs="Calibri"/>
          <w:sz w:val="24"/>
          <w:szCs w:val="24"/>
        </w:rPr>
        <w:t>тисодёти мукаммал; $B) Сармоягузори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Сиёсати хуби ба содирот ва воридот нигаронида шуда; $D) Комёби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Мақ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сад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интегратсияи байналхал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и</w:t>
      </w:r>
      <w:r w:rsidRPr="00AE57D9">
        <w:rPr>
          <w:rFonts w:ascii="Palatino Linotype" w:hAnsi="Palatino Linotype"/>
          <w:sz w:val="24"/>
          <w:szCs w:val="24"/>
          <w:lang w:val="tg-Cyrl-TJ"/>
        </w:rPr>
        <w:t>нҳ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оянд: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Наздикии сатҳ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 тара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ққ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иёт ва дара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аи рушди бозории давлат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имояи исте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солкунандагони дохи</w:t>
      </w:r>
      <w:r w:rsidRPr="00AE57D9">
        <w:rPr>
          <w:rFonts w:ascii="Palatino Linotype" w:hAnsi="Palatino Linotype"/>
          <w:sz w:val="24"/>
          <w:szCs w:val="24"/>
          <w:lang w:val="tg-Cyrl-TJ"/>
        </w:rPr>
        <w:t>л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аз 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обати мамлакат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, гузаронидани сиёсати протексионист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$C) Истифодаи бартарияти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тисодиёти калон, ташкили му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ити мусоид барои сиесати беруна,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алли масъала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сиесати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орат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, кумак кардан барои азнавсозии сохтори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тисодиет, дастгирии с</w:t>
      </w:r>
      <w:r w:rsidRPr="00AE57D9">
        <w:rPr>
          <w:rFonts w:ascii="Palatino Linotype" w:hAnsi="Palatino Linotype"/>
          <w:sz w:val="24"/>
          <w:szCs w:val="24"/>
          <w:lang w:val="tg-Cyrl-TJ"/>
        </w:rPr>
        <w:t>оҳ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авони саноати милл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$D) Ягонагии масъалахои иктисод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ва дигар масъалахои дар пеши давлат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 истода, самараи нишонди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андаг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ва самараи домино; $E) Самара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статик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, самараи ба ву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уд овардани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орат, самараи 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атъ гардидани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орат, самара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динами</w:t>
      </w:r>
      <w:r w:rsidRPr="00AE57D9">
        <w:rPr>
          <w:rFonts w:ascii="Palatino Linotype" w:hAnsi="Palatino Linotype"/>
          <w:sz w:val="24"/>
          <w:szCs w:val="24"/>
          <w:lang w:val="tg-Cyrl-TJ"/>
        </w:rPr>
        <w:t>к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ва самарии даромад;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 w:cs="Calibri"/>
          <w:sz w:val="24"/>
          <w:szCs w:val="24"/>
        </w:rPr>
        <w:t>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иборат аст аз.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Мамлакатҳ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исман аз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ибисти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лолии ху</w:t>
      </w:r>
      <w:r w:rsidRPr="00AE57D9">
        <w:rPr>
          <w:rFonts w:ascii="Palatino Linotype" w:hAnsi="Palatino Linotype"/>
          <w:sz w:val="24"/>
          <w:szCs w:val="24"/>
        </w:rPr>
        <w:t>д даст намекашанд; $B) 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 таъмин намудани гардиши озоди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сулот,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сармоя ва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Дар нати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аи васеъ намудани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зиёд кардани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мухталифи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 нати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васеъ намуда</w:t>
      </w:r>
      <w:r w:rsidRPr="00AE57D9">
        <w:rPr>
          <w:rFonts w:ascii="Palatino Linotype" w:hAnsi="Palatino Linotype"/>
          <w:sz w:val="24"/>
          <w:szCs w:val="24"/>
        </w:rPr>
        <w:t>ни 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кам кардани даромад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мухталифи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Дар нати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кам намудани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амкор, зиёд кардани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мухталифи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амчун шакли МИБ чиро ифода менамояд.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/>
          <w:sz w:val="24"/>
          <w:szCs w:val="24"/>
        </w:rPr>
        <w:t>и амалиёт оиди хариду фур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ши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мол дар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 $B)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тавассути мубодилаи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хадамот (ма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содироту воридот); $C) Мубодилаи ашёи хому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истеъмолии 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$D)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</w:t>
      </w:r>
      <w:r w:rsidRPr="00AE57D9">
        <w:rPr>
          <w:rFonts w:ascii="Palatino Linotype" w:hAnsi="Palatino Linotype"/>
          <w:sz w:val="24"/>
          <w:szCs w:val="24"/>
        </w:rPr>
        <w:t>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ва мубодилаи ашёи хому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истеъмолии 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$E)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молию пули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содироту воридоти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кишоварзию асъори миллии мамлакатҳои дунё;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Фарқ</w:t>
      </w:r>
      <w:r w:rsidRPr="00AE57D9">
        <w:rPr>
          <w:rFonts w:ascii="Palatino Linotype" w:hAnsi="Palatino Linotype" w:cs="Calibri"/>
          <w:sz w:val="24"/>
          <w:szCs w:val="24"/>
        </w:rPr>
        <w:t>ияти кулии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беруна аз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орати </w:t>
      </w:r>
      <w:r w:rsidRPr="00AE57D9">
        <w:rPr>
          <w:rFonts w:ascii="Palatino Linotype" w:hAnsi="Palatino Linotype"/>
          <w:sz w:val="24"/>
          <w:szCs w:val="24"/>
        </w:rPr>
        <w:t>беруна ба як мамлакат тааллуқ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дошта,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 $B)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нисбатан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хурдтаринро дорад; $C) Он аз мубодилаи содиротию воридотии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иборат мебошад;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содироташ аз воридоташ бештар ас</w:t>
      </w:r>
      <w:r w:rsidRPr="00AE57D9">
        <w:rPr>
          <w:rFonts w:ascii="Palatino Linotype" w:hAnsi="Palatino Linotype"/>
          <w:sz w:val="24"/>
          <w:szCs w:val="24"/>
        </w:rPr>
        <w:t>т; $E) Тавозуни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оратиаш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 ва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 мусбат мебошад;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Омилҳ</w:t>
      </w:r>
      <w:r w:rsidRPr="00AE57D9">
        <w:rPr>
          <w:rFonts w:ascii="Palatino Linotype" w:hAnsi="Palatino Linotype" w:cs="Calibri"/>
          <w:sz w:val="24"/>
          <w:szCs w:val="24"/>
        </w:rPr>
        <w:t>ои асосии инкишофи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Японияро номбар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Омили банақ</w:t>
      </w:r>
      <w:r w:rsidRPr="00AE57D9">
        <w:rPr>
          <w:rFonts w:ascii="Palatino Linotype" w:hAnsi="Palatino Linotype" w:cs="Calibri"/>
          <w:sz w:val="24"/>
          <w:szCs w:val="24"/>
        </w:rPr>
        <w:t>шагир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зиёд кардани пасандоз ва даст кашидани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истеъмолоти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истифодабарии технологияи нав; $B) Омили зиёдшавии сармоягузории хори</w:t>
      </w:r>
      <w:r w:rsidRPr="00AE57D9">
        <w:rPr>
          <w:rFonts w:ascii="Palatino Linotype" w:hAnsi="Palatino Linotype" w:cs="Cambria Math"/>
          <w:sz w:val="24"/>
          <w:szCs w:val="24"/>
        </w:rPr>
        <w:t xml:space="preserve">ҷ </w:t>
      </w:r>
      <w:r w:rsidRPr="00AE57D9">
        <w:rPr>
          <w:rFonts w:ascii="Palatino Linotype" w:hAnsi="Palatino Linotype" w:cs="Calibri"/>
          <w:sz w:val="24"/>
          <w:szCs w:val="24"/>
        </w:rPr>
        <w:t>ва дохи</w:t>
      </w:r>
      <w:r w:rsidRPr="00AE57D9">
        <w:rPr>
          <w:rFonts w:ascii="Palatino Linotype" w:hAnsi="Palatino Linotype"/>
          <w:sz w:val="24"/>
          <w:szCs w:val="24"/>
        </w:rPr>
        <w:t>ли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омили камшавии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оти бу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баланд гардидани музди кори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 ба кор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илмию тад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рибавию конструктор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Фарқ</w:t>
      </w:r>
      <w:r w:rsidRPr="00AE57D9">
        <w:rPr>
          <w:rFonts w:ascii="Palatino Linotype" w:hAnsi="Palatino Linotype" w:cs="Calibri"/>
          <w:sz w:val="24"/>
          <w:szCs w:val="24"/>
        </w:rPr>
        <w:t>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зерин шарти ба миён омадани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гардиданд.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Фарқ</w:t>
      </w:r>
      <w:r w:rsidRPr="00AE57D9">
        <w:rPr>
          <w:rFonts w:ascii="Palatino Linotype" w:hAnsi="Palatino Linotype" w:cs="Calibri"/>
          <w:sz w:val="24"/>
          <w:szCs w:val="24"/>
        </w:rPr>
        <w:t>ият дар имконият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технолог; $B) </w:t>
      </w:r>
      <w:r w:rsidRPr="00AE57D9">
        <w:rPr>
          <w:rFonts w:ascii="Palatino Linotype" w:hAnsi="Palatino Linotype"/>
          <w:sz w:val="24"/>
          <w:szCs w:val="24"/>
        </w:rPr>
        <w:t>Фарқ</w:t>
      </w:r>
      <w:r w:rsidRPr="00AE57D9">
        <w:rPr>
          <w:rFonts w:ascii="Palatino Linotype" w:hAnsi="Palatino Linotype" w:cs="Calibri"/>
          <w:sz w:val="24"/>
          <w:szCs w:val="24"/>
        </w:rPr>
        <w:t>ият дар таъмини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солот; $C)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 дар зав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истеъмолгарон; $D)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 дар имконият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зикршуда дуруст мебошанд;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Ширкатҳ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бештар мутаалли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кадом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мебошанд.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Давлатҳ</w:t>
      </w:r>
      <w:r w:rsidRPr="00AE57D9">
        <w:rPr>
          <w:rFonts w:ascii="Palatino Linotype" w:hAnsi="Palatino Linotype" w:cs="Calibri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аъзои ИДМ; $B) Давлатҳ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дар сохти гузариш буда; </w:t>
      </w:r>
      <w:r w:rsidRPr="00AE57D9">
        <w:rPr>
          <w:rFonts w:ascii="Palatino Linotype" w:hAnsi="Palatino Linotype"/>
          <w:sz w:val="24"/>
          <w:szCs w:val="24"/>
        </w:rPr>
        <w:t>$C) Давлатҳ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аъзои ОПЕК;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замони муосир кадом хусусиятҳ</w:t>
      </w:r>
      <w:r w:rsidRPr="00AE57D9">
        <w:rPr>
          <w:rFonts w:ascii="Palatino Linotype" w:hAnsi="Palatino Linotype" w:cs="Calibri"/>
          <w:sz w:val="24"/>
          <w:szCs w:val="24"/>
        </w:rPr>
        <w:t>о ба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хос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Зиёдкунии намудҳ</w:t>
      </w:r>
      <w:r w:rsidRPr="00AE57D9">
        <w:rPr>
          <w:rFonts w:ascii="Palatino Linotype" w:hAnsi="Palatino Linotype" w:cs="Calibri"/>
          <w:sz w:val="24"/>
          <w:szCs w:val="24"/>
        </w:rPr>
        <w:t>о ва номг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мол; $B) 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ибмо</w:t>
      </w:r>
      <w:r w:rsidRPr="00AE57D9">
        <w:rPr>
          <w:rFonts w:ascii="Palatino Linotype" w:hAnsi="Palatino Linotype"/>
          <w:sz w:val="24"/>
          <w:szCs w:val="24"/>
        </w:rPr>
        <w:t>нии рушди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беруни аз рушди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солот; $C) Байналмилалигардонидани нарх; $D)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вият додани танзими байнидавлат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бештари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берунии ашёи хом нисбат ба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берунии хадамот ва моли тайёр;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Хусусияти хоси 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кушод чунин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исобида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Либерализатсияи робитаи иқ</w:t>
      </w:r>
      <w:r w:rsidRPr="00AE57D9">
        <w:rPr>
          <w:rFonts w:ascii="Palatino Linotype" w:hAnsi="Palatino Linotype" w:cs="Calibri"/>
          <w:sz w:val="24"/>
          <w:szCs w:val="24"/>
        </w:rPr>
        <w:t>тисодии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Истифодабарии протексионизм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 бо дигар мамлакат; $C) Зиёд намудани монеа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озод ба маълумот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макрои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ида; $E) Сиёсати дар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пушида;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@39.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Нишондиҳ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анъанавии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дории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кушод.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ММД; $B) Квотакунонии содирот; $C) МММ ба як нафар аҳ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</w:t>
      </w:r>
      <w:r w:rsidRPr="00AE57D9">
        <w:rPr>
          <w:rFonts w:ascii="Palatino Linotype" w:hAnsi="Palatino Linotype"/>
          <w:sz w:val="24"/>
          <w:szCs w:val="24"/>
        </w:rPr>
        <w:t>$D) Квотакунонии воридот; $E) Квотаи воридот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квотаи содирот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квотаи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Объекти ом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зиши фанни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кадом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Муносибатҳ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байни корхона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дохили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$B)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$D)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Созмонҳ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Мафҳ</w:t>
      </w:r>
      <w:r w:rsidRPr="00AE57D9">
        <w:rPr>
          <w:rFonts w:ascii="Palatino Linotype" w:hAnsi="Palatino Linotype" w:cs="Calibri"/>
          <w:sz w:val="24"/>
          <w:szCs w:val="24"/>
        </w:rPr>
        <w:t>уми ШФМ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Фирмаи бузург - пешсаф дар якчанд соҳ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 дар дохили мамлакат;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 w:cs="Calibri"/>
          <w:sz w:val="24"/>
          <w:szCs w:val="24"/>
        </w:rPr>
        <w:t>$B)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фирма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як ё якчанд доира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тисодиёт; $C) Фирмаи бузург, ки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 ва фур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ши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калони як навъи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</w:t>
      </w:r>
      <w:r w:rsidRPr="00AE57D9">
        <w:rPr>
          <w:rFonts w:ascii="Palatino Linotype" w:hAnsi="Palatino Linotype"/>
          <w:sz w:val="24"/>
          <w:szCs w:val="24"/>
        </w:rPr>
        <w:t>улотро танзим мекунад; $D) Ширкати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 филиал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актив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муайянро танзим мекунад; $E) Ширкате, ки аз ну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таи назари моликият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буда, дар якчанд мамлакат филиал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актив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дорад ва фаъолияташ байналмилал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аст;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Самтҳ</w:t>
      </w:r>
      <w:r w:rsidRPr="00AE57D9">
        <w:rPr>
          <w:rFonts w:ascii="Palatino Linotype" w:hAnsi="Palatino Linotype" w:cs="Calibri"/>
          <w:sz w:val="24"/>
          <w:szCs w:val="24"/>
        </w:rPr>
        <w:t>ои асосии исло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оти сол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60-уми асри ХХ-ро дар Япония номбар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Сармоягузори намудан ба соҳ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асосии дурнамои саноат ва кам кардан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; $B) </w:t>
      </w:r>
      <w:r w:rsidRPr="00AE57D9">
        <w:rPr>
          <w:rFonts w:ascii="Palatino Linotype" w:hAnsi="Palatino Linotype"/>
          <w:sz w:val="24"/>
          <w:szCs w:val="24"/>
        </w:rPr>
        <w:t>Бастани корхонаҳ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айрисамаранок ё ин ки мутоби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кардани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Сармоягузори намудан ба сармояи инсон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дуруст;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o</w:t>
      </w:r>
      <w:r w:rsidRPr="00AE57D9">
        <w:rPr>
          <w:rFonts w:ascii="Palatino Linotype" w:hAnsi="Palatino Linotype" w:cs="Calibri"/>
          <w:sz w:val="24"/>
          <w:szCs w:val="24"/>
        </w:rPr>
        <w:t>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«Ширкатҳ</w:t>
      </w:r>
      <w:r w:rsidRPr="00AE57D9">
        <w:rPr>
          <w:rFonts w:ascii="Palatino Linotype" w:hAnsi="Palatino Linotype" w:cs="Calibri"/>
          <w:sz w:val="24"/>
          <w:szCs w:val="24"/>
        </w:rPr>
        <w:t>ои духтар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»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гуна шакли ташкилии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и байналхалқ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махсусгардонидашудаи компютер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мебошанд, ки бо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амъоварии маълумот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молияв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маш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ул мебошанд; $B) Чунин шакли ташкилии ШБ мебошанд, ки амалиёт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гуногунро бе риояи санад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содир менамоянд; $C) </w:t>
      </w:r>
      <w:r w:rsidRPr="00AE57D9">
        <w:rPr>
          <w:rFonts w:ascii="Palatino Linotype" w:hAnsi="Palatino Linotype"/>
          <w:sz w:val="24"/>
          <w:szCs w:val="24"/>
        </w:rPr>
        <w:t>Шакли ташкилии ШБ мебошанд, ки барои маблағ</w:t>
      </w:r>
      <w:r w:rsidRPr="00AE57D9">
        <w:rPr>
          <w:rFonts w:ascii="Palatino Linotype" w:hAnsi="Palatino Linotype" w:cs="Calibri"/>
          <w:sz w:val="24"/>
          <w:szCs w:val="24"/>
        </w:rPr>
        <w:t>гузории объект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калон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 фаъолият менамоянд; $D) Шакли ташкилии ШБ мебошанд, ки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муаррифии раёсат маш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ул мешаванд; $E) Шакли ташкилии ШБ мебошанд,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супориш ва нишондоди раёсат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фаъол</w:t>
      </w:r>
      <w:r w:rsidRPr="00AE57D9">
        <w:rPr>
          <w:rFonts w:ascii="Palatino Linotype" w:hAnsi="Palatino Linotype"/>
          <w:sz w:val="24"/>
          <w:szCs w:val="24"/>
        </w:rPr>
        <w:t>иятро оғ</w:t>
      </w:r>
      <w:r w:rsidRPr="00AE57D9">
        <w:rPr>
          <w:rFonts w:ascii="Palatino Linotype" w:hAnsi="Palatino Linotype" w:cs="Calibri"/>
          <w:sz w:val="24"/>
          <w:szCs w:val="24"/>
        </w:rPr>
        <w:t>оз карда, барои васеънамоии доираи фаъолият кушиш мекунанд;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Субъектони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Шаҳ</w:t>
      </w:r>
      <w:r w:rsidRPr="00AE57D9">
        <w:rPr>
          <w:rFonts w:ascii="Palatino Linotype" w:hAnsi="Palatino Linotype" w:cs="Calibri"/>
          <w:sz w:val="24"/>
          <w:szCs w:val="24"/>
        </w:rPr>
        <w:t>рвандони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ида, корхона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бонк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сохтор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ШФМ, ташкилот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Ассотсиятсия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молу хадамот, бонк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</w:t>
      </w:r>
      <w:r w:rsidRPr="00AE57D9">
        <w:rPr>
          <w:rFonts w:ascii="Palatino Linotype" w:hAnsi="Palatino Linotype"/>
          <w:sz w:val="24"/>
          <w:szCs w:val="24"/>
        </w:rPr>
        <w:t xml:space="preserve"> сохторҳ</w:t>
      </w:r>
      <w:r w:rsidRPr="00AE57D9">
        <w:rPr>
          <w:rFonts w:ascii="Palatino Linotype" w:hAnsi="Palatino Linotype" w:cs="Calibri"/>
          <w:sz w:val="24"/>
          <w:szCs w:val="24"/>
        </w:rPr>
        <w:t>ои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ШФМ; $C) Асъор, пули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урби асъор; $D) Инветитсия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ҷӣ, маблағгузориҳо</w:t>
      </w:r>
      <w:r w:rsidRPr="00AE57D9">
        <w:rPr>
          <w:rFonts w:ascii="Palatino Linotype" w:hAnsi="Palatino Linotype" w:cs="Calibri"/>
          <w:sz w:val="24"/>
          <w:szCs w:val="24"/>
        </w:rPr>
        <w:t>; $E) Бонк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тичорати;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нишондиҳ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асосан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зиндагии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 ва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инкишофро нишон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умум</w:t>
      </w:r>
      <w:r w:rsidRPr="00AE57D9">
        <w:rPr>
          <w:rFonts w:ascii="Palatino Linotype" w:hAnsi="Palatino Linotype"/>
          <w:sz w:val="24"/>
          <w:szCs w:val="24"/>
        </w:rPr>
        <w:t>ии ММД; $B) Истеҳ</w:t>
      </w:r>
      <w:r w:rsidRPr="00AE57D9">
        <w:rPr>
          <w:rFonts w:ascii="Palatino Linotype" w:hAnsi="Palatino Linotype" w:cs="Calibri"/>
          <w:sz w:val="24"/>
          <w:szCs w:val="24"/>
        </w:rPr>
        <w:t>солоти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ММД ба сари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тидори захирав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Содирот ва воридот;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Сабаби асосии глобал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ном гирифтани бархе аз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 муосирро бо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асоснок кардан мумкин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Характери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доранд; $B) Характери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доранд; $C) Халли фавриро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озо надоранд; $D) Характери умуми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доранд; $E) Характери мавси</w:t>
      </w:r>
      <w:r w:rsidRPr="00AE57D9">
        <w:rPr>
          <w:rFonts w:ascii="Palatino Linotype" w:hAnsi="Palatino Linotype"/>
          <w:sz w:val="24"/>
          <w:szCs w:val="24"/>
        </w:rPr>
        <w:t>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Таъмини ахол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 оби тоза аз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и меъёрхои мукарраршуда бо микдори лозимии об,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адафи танзими кадом проблемаи глобал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Бартараф намудани қ</w:t>
      </w:r>
      <w:r w:rsidRPr="00AE57D9">
        <w:rPr>
          <w:rFonts w:ascii="Palatino Linotype" w:hAnsi="Palatino Linotype" w:cs="Calibri"/>
          <w:sz w:val="24"/>
          <w:szCs w:val="24"/>
        </w:rPr>
        <w:t>ашшок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кафомондаг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Проблем</w:t>
      </w:r>
      <w:r w:rsidRPr="00AE57D9">
        <w:rPr>
          <w:rFonts w:ascii="Palatino Linotype" w:hAnsi="Palatino Linotype"/>
          <w:sz w:val="24"/>
          <w:szCs w:val="24"/>
        </w:rPr>
        <w:t>аи сулх ва беяроккун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Бартараф намудани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ядро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проблемаи озука; $D) Проблемаи эколог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ифзи мухити зист; $E) Проблемаи истифодаи 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илонаи оби нушок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Усули асосии баҳ</w:t>
      </w:r>
      <w:r w:rsidRPr="00AE57D9">
        <w:rPr>
          <w:rFonts w:ascii="Palatino Linotype" w:hAnsi="Palatino Linotype" w:cs="Calibri"/>
          <w:sz w:val="24"/>
          <w:szCs w:val="24"/>
        </w:rPr>
        <w:t>огузории проблемаи озу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авор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Нест кардани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ангал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ифлоснамоии 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ёнуси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пасти даромади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баланди бекор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Таъмин набудан аз оби нушидан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Таъмин набудан аз х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роки комилан сер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изо;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@49.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ширкатҳ</w:t>
      </w:r>
      <w:r w:rsidRPr="00AE57D9">
        <w:rPr>
          <w:rFonts w:ascii="Palatino Linotype" w:hAnsi="Palatino Linotype" w:cs="Calibri"/>
          <w:sz w:val="24"/>
          <w:szCs w:val="24"/>
        </w:rPr>
        <w:t>ои фаромиллалалии дар поён овардашуда ба ИМА тааллу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надорад.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Нестле; $B)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енерал мото</w:t>
      </w:r>
      <w:r w:rsidRPr="00AE57D9">
        <w:rPr>
          <w:rFonts w:ascii="Palatino Linotype" w:hAnsi="Palatino Linotype"/>
          <w:sz w:val="24"/>
          <w:szCs w:val="24"/>
        </w:rPr>
        <w:t>рс; $C) Майкрософт; $D) Макдоналдс; $E) Волд мейл пост;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Оё проблемаи норасоии озуқ</w:t>
      </w:r>
      <w:r w:rsidRPr="00AE57D9">
        <w:rPr>
          <w:rFonts w:ascii="Palatino Linotype" w:hAnsi="Palatino Linotype" w:cs="Calibri"/>
          <w:sz w:val="24"/>
          <w:szCs w:val="24"/>
        </w:rPr>
        <w:t>а проблемаи глобал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шуда метавонад.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 хел проблема мав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нест; $B) Не, наметавонад; $C) Метавонад, агар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бекор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паст бошад; $D) Метавонад. агар як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як давлатро фарогир бошад; $E) Метавонад агар мин</w:t>
      </w:r>
      <w:r w:rsidRPr="00AE57D9">
        <w:rPr>
          <w:rFonts w:ascii="Palatino Linotype" w:hAnsi="Palatino Linotype"/>
          <w:sz w:val="24"/>
          <w:szCs w:val="24"/>
        </w:rPr>
        <w:t>тақ</w:t>
      </w:r>
      <w:r w:rsidRPr="00AE57D9">
        <w:rPr>
          <w:rFonts w:ascii="Palatino Linotype" w:hAnsi="Palatino Linotype" w:cs="Calibri"/>
          <w:sz w:val="24"/>
          <w:szCs w:val="24"/>
        </w:rPr>
        <w:t>а ва ё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 фарогир бошад;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проблемаҳ</w:t>
      </w:r>
      <w:r w:rsidRPr="00AE57D9">
        <w:rPr>
          <w:rFonts w:ascii="Palatino Linotype" w:hAnsi="Palatino Linotype" w:cs="Calibri"/>
          <w:sz w:val="24"/>
          <w:szCs w:val="24"/>
        </w:rPr>
        <w:t>ои дар поён овардашуда ба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глобал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карда 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Проблемаи рушди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кам будани музди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нат; $B) Проблемаи обхез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замин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унб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барф ва борон; $C) П</w:t>
      </w:r>
      <w:r w:rsidRPr="00AE57D9">
        <w:rPr>
          <w:rFonts w:ascii="Palatino Linotype" w:hAnsi="Palatino Linotype"/>
          <w:sz w:val="24"/>
          <w:szCs w:val="24"/>
        </w:rPr>
        <w:t>роблемаи бекор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паст будани нафа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а; $D) Бартараф намудани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ашшок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кафомондаг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сулх ва беяро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кун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бартараф намудани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ахонии ядро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озу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а; $E) Проблемаи истифодаи технология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информатсион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зиёдшавии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мо</w:t>
      </w:r>
      <w:r w:rsidRPr="00AE57D9">
        <w:rPr>
          <w:rFonts w:ascii="Palatino Linotype" w:hAnsi="Palatino Linotype"/>
          <w:sz w:val="24"/>
          <w:szCs w:val="24"/>
        </w:rPr>
        <w:t>лҳ</w:t>
      </w:r>
      <w:r w:rsidRPr="00AE57D9">
        <w:rPr>
          <w:rFonts w:ascii="Palatino Linotype" w:hAnsi="Palatino Linotype" w:cs="Calibri"/>
          <w:sz w:val="24"/>
          <w:szCs w:val="24"/>
        </w:rPr>
        <w:t>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иссаи кадом монополия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иссаи зиёди содироти нафти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ониро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ОПЕК; $B) ОПЕЛ; $C) ОПЕН; $D) Бритиш-Петролеум; $E) ЛУКОЙЛ;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кадом ҳ</w:t>
      </w:r>
      <w:r w:rsidRPr="00AE57D9">
        <w:rPr>
          <w:rFonts w:ascii="Palatino Linotype" w:hAnsi="Palatino Linotype" w:cs="Calibri"/>
          <w:sz w:val="24"/>
          <w:szCs w:val="24"/>
        </w:rPr>
        <w:t>олат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хусусияти глобалиро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иб 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 хел проблемаҳ</w:t>
      </w:r>
      <w:r w:rsidRPr="00AE57D9">
        <w:rPr>
          <w:rFonts w:ascii="Palatino Linotype" w:hAnsi="Palatino Linotype" w:cs="Calibri"/>
          <w:sz w:val="24"/>
          <w:szCs w:val="24"/>
        </w:rPr>
        <w:t>о мав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нестанд; $B) Агар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иро фарогир набошанд; $C) Агар дар дохили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беко</w:t>
      </w:r>
      <w:r w:rsidRPr="00AE57D9">
        <w:rPr>
          <w:rFonts w:ascii="Palatino Linotype" w:hAnsi="Palatino Linotype"/>
          <w:sz w:val="24"/>
          <w:szCs w:val="24"/>
        </w:rPr>
        <w:t>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паст ва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 инфлятсия зиёд бошад; $D) Агар ин проблема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як давлатро фарогир бошанд; $E) Агар ин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 ва ё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 фарогир 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шаклҳ</w:t>
      </w:r>
      <w:r w:rsidRPr="00AE57D9">
        <w:rPr>
          <w:rFonts w:ascii="Palatino Linotype" w:hAnsi="Palatino Linotype" w:cs="Calibri"/>
          <w:sz w:val="24"/>
          <w:szCs w:val="24"/>
        </w:rPr>
        <w:t>ои МИБ шакли анъанав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-таърих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 меравад.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Интегратсия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асъорию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Содироти сармоя;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 қ</w:t>
      </w:r>
      <w:r w:rsidRPr="00AE57D9">
        <w:rPr>
          <w:rFonts w:ascii="Palatino Linotype" w:hAnsi="Palatino Linotype" w:cs="Calibri"/>
          <w:sz w:val="24"/>
          <w:szCs w:val="24"/>
        </w:rPr>
        <w:t>исми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банд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мамалакатҳ</w:t>
      </w:r>
      <w:r w:rsidRPr="00AE57D9">
        <w:rPr>
          <w:rFonts w:ascii="Palatino Linotype" w:hAnsi="Palatino Linotype" w:cs="Calibri"/>
          <w:sz w:val="24"/>
          <w:szCs w:val="24"/>
        </w:rPr>
        <w:t>ои ру ба инкишоф зиндаг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</w:t>
      </w:r>
      <w:r w:rsidRPr="00AE57D9">
        <w:rPr>
          <w:rFonts w:ascii="Palatino Linotype" w:hAnsi="Palatino Linotype"/>
          <w:sz w:val="24"/>
          <w:szCs w:val="24"/>
        </w:rPr>
        <w:t>да истода; $B) Дар мамалакатҳ</w:t>
      </w:r>
      <w:r w:rsidRPr="00AE57D9">
        <w:rPr>
          <w:rFonts w:ascii="Palatino Linotype" w:hAnsi="Palatino Linotype" w:cs="Calibri"/>
          <w:sz w:val="24"/>
          <w:szCs w:val="24"/>
        </w:rPr>
        <w:t>ои тараккикарда зиндаг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карда истода; $C) Дар мамалакат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ру ба инкишоф зиндаг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накарда истода; $D) Дар мамалакат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зиндаг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карда истода; $E) Дар мамалакат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зиндаг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карда истода;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Гардиши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берунаи мамлакат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Фарқ</w:t>
      </w:r>
      <w:r w:rsidRPr="00AE57D9">
        <w:rPr>
          <w:rFonts w:ascii="Palatino Linotype" w:hAnsi="Palatino Linotype" w:cs="Calibri"/>
          <w:sz w:val="24"/>
          <w:szCs w:val="24"/>
        </w:rPr>
        <w:t>ият байни содироту воридот дар як сол; $B)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ият байни МММ ва ММД дар як сол; $C) Суммаи содирот ва воридоти мамлакат дар як сол; $D) Ягон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 дуруст нест; $E)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 байни содироту воридот дар ним</w:t>
      </w:r>
      <w:r w:rsidRPr="00AE57D9">
        <w:rPr>
          <w:rFonts w:ascii="Palatino Linotype" w:hAnsi="Palatino Linotype"/>
          <w:sz w:val="24"/>
          <w:szCs w:val="24"/>
        </w:rPr>
        <w:t xml:space="preserve"> сол;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Шаклҳ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натро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айд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ва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сармоя, му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мубодилаи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интегратсияи ик</w:t>
      </w:r>
      <w:r w:rsidRPr="00AE57D9">
        <w:rPr>
          <w:rFonts w:ascii="Palatino Linotype" w:hAnsi="Palatino Linotype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Махсусгардонии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кооператсияи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солот; $D) Мубодилаи тест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Махсусгардонии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Махсусгардонии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ва кооператсияи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Намудҳ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оддии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мебошанд; $B) Шакл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 мебошанд; $C) Раванди стихиявии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наздикшавии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гуногун </w:t>
      </w:r>
      <w:r w:rsidRPr="00AE57D9">
        <w:rPr>
          <w:rFonts w:ascii="Palatino Linotype" w:hAnsi="Palatino Linotype"/>
          <w:sz w:val="24"/>
          <w:szCs w:val="24"/>
        </w:rPr>
        <w:t>мебошанд; $D) Шаклҳ</w:t>
      </w:r>
      <w:r w:rsidRPr="00AE57D9">
        <w:rPr>
          <w:rFonts w:ascii="Palatino Linotype" w:hAnsi="Palatino Linotype" w:cs="Calibri"/>
          <w:sz w:val="24"/>
          <w:szCs w:val="24"/>
        </w:rPr>
        <w:t>ои асосии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вили технология мебошанд; $E) Сохтори таркибии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дохилиширкатии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мебошанд;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@59.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Асъори умумии Аврупо ЕВРО кадом сол ба гардиш ворид карда шуда буд.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арзиши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оии молу хадамот, ки дар давоми як сол дар мамлакат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 шудааст-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Мачм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дохила; $C) Даромади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Дарома</w:t>
      </w:r>
      <w:r w:rsidRPr="00AE57D9">
        <w:rPr>
          <w:rFonts w:ascii="Palatino Linotype" w:hAnsi="Palatino Linotype"/>
          <w:sz w:val="24"/>
          <w:szCs w:val="24"/>
        </w:rPr>
        <w:t>ди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Амортизация;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омилҳ</w:t>
      </w:r>
      <w:r w:rsidRPr="00AE57D9">
        <w:rPr>
          <w:rFonts w:ascii="Palatino Linotype" w:hAnsi="Palatino Linotype" w:cs="Calibri"/>
          <w:sz w:val="24"/>
          <w:szCs w:val="24"/>
        </w:rPr>
        <w:t>ои дар поён овардашуда ба ТБМ таъсир намерасонанд.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Имконоти бозори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давлат; $C) Таъминоти давлат бо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кушод будани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>; $E) Имконоти бозори хориҷӣ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Шарҳ</w:t>
      </w:r>
      <w:r w:rsidRPr="00AE57D9">
        <w:rPr>
          <w:rFonts w:ascii="Palatino Linotype" w:hAnsi="Palatino Linotype" w:cs="Calibri"/>
          <w:sz w:val="24"/>
          <w:szCs w:val="24"/>
        </w:rPr>
        <w:t>и дурусти гуфта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зеринро тасди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намоед.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замони муосир 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хадамот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саноат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оят кам аст; $B) Аз 1/3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ММД-и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онро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, 1/10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иссаашро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хадамот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ад ва ба саноат 55-60%-и ММД-и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рост меояд; $C) Дар сохтори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авии саноат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бардавом зиёд шуда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саноати коркард, махсусан саноати мошинсоз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кимиё кам шуда истодааст; $D) </w:t>
      </w:r>
      <w:r w:rsidRPr="00AE57D9">
        <w:rPr>
          <w:rFonts w:ascii="Palatino Linotype" w:hAnsi="Palatino Linotype"/>
          <w:sz w:val="24"/>
          <w:szCs w:val="24"/>
        </w:rPr>
        <w:t>Дар сохтори соҳ</w:t>
      </w:r>
      <w:r w:rsidRPr="00AE57D9">
        <w:rPr>
          <w:rFonts w:ascii="Palatino Linotype" w:hAnsi="Palatino Linotype" w:cs="Calibri"/>
          <w:sz w:val="24"/>
          <w:szCs w:val="24"/>
        </w:rPr>
        <w:t xml:space="preserve">авии саноат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бардавом кам шуда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саноати коркард, махсусан саноати мошинсоз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кимиё зиёд шуда истодааст; $E) Дар замони муосир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мошинсоз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пойафзол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оят кам аст;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мафҳ</w:t>
      </w:r>
      <w:r w:rsidRPr="00AE57D9">
        <w:rPr>
          <w:rFonts w:ascii="Palatino Linotype" w:hAnsi="Palatino Linotype" w:cs="Calibri"/>
          <w:sz w:val="24"/>
          <w:szCs w:val="24"/>
        </w:rPr>
        <w:t>ум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ияти ММД-ро мефа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монад.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 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умумии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сулотҳои моддии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солшуда дар мамлакат; $B)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ми умумии содирот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 $C) Ин арзиши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солоти модд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хадамот дар мамла</w:t>
      </w:r>
      <w:r w:rsidRPr="00AE57D9">
        <w:rPr>
          <w:rFonts w:ascii="Palatino Linotype" w:hAnsi="Palatino Linotype"/>
          <w:sz w:val="24"/>
          <w:szCs w:val="24"/>
        </w:rPr>
        <w:t>кати алоҳ</w:t>
      </w:r>
      <w:r w:rsidRPr="00AE57D9">
        <w:rPr>
          <w:rFonts w:ascii="Palatino Linotype" w:hAnsi="Palatino Linotype" w:cs="Calibri"/>
          <w:sz w:val="24"/>
          <w:szCs w:val="24"/>
        </w:rPr>
        <w:t xml:space="preserve">ида; $D)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умумии хадамоти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солшуда дар мамлакат; $E)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ми умумии воридот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Интегратсияи иқ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Мубодилаи қурби асъорҳои давлатҳо</w:t>
      </w:r>
      <w:r w:rsidRPr="00AE57D9">
        <w:rPr>
          <w:rFonts w:ascii="Palatino Linotype" w:hAnsi="Palatino Linotype" w:cs="Calibri"/>
          <w:sz w:val="24"/>
          <w:szCs w:val="24"/>
        </w:rPr>
        <w:t xml:space="preserve">; $B)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ойивазкунии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аз як да</w:t>
      </w:r>
      <w:r w:rsidRPr="00AE57D9">
        <w:rPr>
          <w:rFonts w:ascii="Palatino Linotype" w:hAnsi="Palatino Linotype"/>
          <w:sz w:val="24"/>
          <w:szCs w:val="24"/>
        </w:rPr>
        <w:t>влат ба давлати дигар; $C) Раванди сармоягузориҳо дар давлат; $D) Раванди бо ҳ</w:t>
      </w:r>
      <w:r w:rsidRPr="00AE57D9">
        <w:rPr>
          <w:rFonts w:ascii="Palatino Linotype" w:hAnsi="Palatino Linotype" w:cs="Calibri"/>
          <w:sz w:val="24"/>
          <w:szCs w:val="24"/>
        </w:rPr>
        <w:t>ам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амандии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$E) Воридшавии давлатҳо ба ТБМ;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проблемаҳ</w:t>
      </w:r>
      <w:r w:rsidRPr="00AE57D9">
        <w:rPr>
          <w:rFonts w:ascii="Palatino Linotype" w:hAnsi="Palatino Linotype" w:cs="Calibri"/>
          <w:sz w:val="24"/>
          <w:szCs w:val="24"/>
        </w:rPr>
        <w:t>ои умумибашар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Проблемаи камбизоат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даромади паст ва гендер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То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икистон; $B) Проблемаи эколог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проблемаи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ашо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камбизоат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сул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, об, бомбаи ядрои; $C) Проблемаи бекурбшавии пули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Проблемаи бекор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То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икистон; $E) Проблемаи истифодаи телефон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моб</w:t>
      </w:r>
      <w:r w:rsidRPr="00AE57D9">
        <w:rPr>
          <w:rFonts w:ascii="Palatino Linotype" w:hAnsi="Palatino Linotype"/>
          <w:sz w:val="24"/>
          <w:szCs w:val="24"/>
        </w:rPr>
        <w:t>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даромади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Бақ</w:t>
      </w:r>
      <w:r w:rsidRPr="00AE57D9">
        <w:rPr>
          <w:rFonts w:ascii="Palatino Linotype" w:hAnsi="Palatino Linotype" w:cs="Calibri"/>
          <w:sz w:val="24"/>
          <w:szCs w:val="24"/>
        </w:rPr>
        <w:t>ияи баланси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оратии мамлакат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Фарқ</w:t>
      </w:r>
      <w:r w:rsidRPr="00AE57D9">
        <w:rPr>
          <w:rFonts w:ascii="Palatino Linotype" w:hAnsi="Palatino Linotype" w:cs="Calibri"/>
          <w:sz w:val="24"/>
          <w:szCs w:val="24"/>
        </w:rPr>
        <w:t>ият байни содирот ва во</w:t>
      </w:r>
      <w:r w:rsidRPr="00AE57D9">
        <w:rPr>
          <w:rFonts w:ascii="Palatino Linotype" w:hAnsi="Palatino Linotype"/>
          <w:sz w:val="24"/>
          <w:szCs w:val="24"/>
        </w:rPr>
        <w:t>ридот дар як сол; $B) Фарқ</w:t>
      </w:r>
      <w:r w:rsidRPr="00AE57D9">
        <w:rPr>
          <w:rFonts w:ascii="Palatino Linotype" w:hAnsi="Palatino Linotype" w:cs="Calibri"/>
          <w:sz w:val="24"/>
          <w:szCs w:val="24"/>
        </w:rPr>
        <w:t xml:space="preserve">ият байни МММ ва ММД дар як сол;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ми содирот ва воридот дар як сол; </w:t>
      </w:r>
      <w:r w:rsidRPr="00AE57D9">
        <w:rPr>
          <w:rFonts w:ascii="Palatino Linotype" w:hAnsi="Palatino Linotype"/>
          <w:sz w:val="24"/>
          <w:szCs w:val="24"/>
        </w:rPr>
        <w:t>$D) Фарқ</w:t>
      </w:r>
      <w:r w:rsidRPr="00AE57D9">
        <w:rPr>
          <w:rFonts w:ascii="Palatino Linotype" w:hAnsi="Palatino Linotype" w:cs="Calibri"/>
          <w:sz w:val="24"/>
          <w:szCs w:val="24"/>
        </w:rPr>
        <w:t>ият байни содирот ва ММД дар як сол; $E)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 байни ММД ва МММ дар си сол;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Беш аз 40%-и ҳ</w:t>
      </w:r>
      <w:r w:rsidRPr="00AE57D9">
        <w:rPr>
          <w:rFonts w:ascii="Palatino Linotype" w:hAnsi="Palatino Linotype" w:cs="Calibri"/>
          <w:sz w:val="24"/>
          <w:szCs w:val="24"/>
        </w:rPr>
        <w:t>иссаи кадоме аз амалиёт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беруни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тисодии мазкур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ба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муносиб дониста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Амалиёти мубодилав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Амалиёти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Амалиёти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маориф; $D) Амалиёти миёнарав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Амалиёти ҳ</w:t>
      </w:r>
      <w:r w:rsidRPr="00AE57D9">
        <w:rPr>
          <w:rFonts w:ascii="Palatino Linotype" w:hAnsi="Palatino Linotype" w:cs="Calibri"/>
          <w:sz w:val="24"/>
          <w:szCs w:val="24"/>
        </w:rPr>
        <w:t>аннот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шакли МИБ дохил намешавад.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мол ва хадамот;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сармоя;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вили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технология; $E) Таксимоти байналмилалии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@69.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сармоя.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Барзиёд будани сармоя дар як мамлакат ва камчин будани будани он дар дигар мамлакат; $B) Барзиёд шудани пул дар амалиёти дохилӣ; $C) Сармоя ба давлате 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 мекунад, ки дар он сармоя бисёр аст; $D) Офатҳои </w:t>
      </w:r>
      <w:r w:rsidRPr="00AE57D9">
        <w:rPr>
          <w:rFonts w:ascii="Palatino Linotype" w:hAnsi="Palatino Linotype"/>
          <w:sz w:val="24"/>
          <w:szCs w:val="24"/>
        </w:rPr>
        <w:t>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Барзиёд шудани интишори пул;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Таъсиси корхонаи муштарак бо ҳ</w:t>
      </w:r>
      <w:r w:rsidRPr="00AE57D9">
        <w:rPr>
          <w:rFonts w:ascii="Palatino Linotype" w:hAnsi="Palatino Linotype" w:cs="Calibri"/>
          <w:sz w:val="24"/>
          <w:szCs w:val="24"/>
        </w:rPr>
        <w:t>иссаи 50-50 ба кадом шакли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Омехта; $B) Мустақ</w:t>
      </w:r>
      <w:r w:rsidRPr="00AE57D9">
        <w:rPr>
          <w:rFonts w:ascii="Palatino Linotype" w:hAnsi="Palatino Linotype" w:cs="Calibri"/>
          <w:sz w:val="24"/>
          <w:szCs w:val="24"/>
        </w:rPr>
        <w:t xml:space="preserve">им; $C)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им; $D)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Шахсӣ;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Яке аз сабабҳ</w:t>
      </w:r>
      <w:r w:rsidRPr="00AE57D9">
        <w:rPr>
          <w:rFonts w:ascii="Palatino Linotype" w:hAnsi="Palatino Linotype" w:cs="Calibri"/>
          <w:sz w:val="24"/>
          <w:szCs w:val="24"/>
        </w:rPr>
        <w:t>ои сар задани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глобалии хусусияти экологидошта аз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иборат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Рушди босуръати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$B) Рушди баланди ММД бо такя ба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и ангишт; $C) Зиёдшавии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ачми партов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ва камшавии майдони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ангалзор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табиат; $D) Рушди босуръати киштукори замин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бекорхобида; $E) Рушди босуръа</w:t>
      </w:r>
      <w:r w:rsidRPr="00AE57D9">
        <w:rPr>
          <w:rFonts w:ascii="Palatino Linotype" w:hAnsi="Palatino Linotype"/>
          <w:sz w:val="24"/>
          <w:szCs w:val="24"/>
        </w:rPr>
        <w:t>ти истифодаи технологияҳ</w:t>
      </w:r>
      <w:r w:rsidRPr="00AE57D9">
        <w:rPr>
          <w:rFonts w:ascii="Palatino Linotype" w:hAnsi="Palatino Linotype" w:cs="Calibri"/>
          <w:sz w:val="24"/>
          <w:szCs w:val="24"/>
        </w:rPr>
        <w:t>ои информатсион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гуфтаҳ</w:t>
      </w:r>
      <w:r w:rsidRPr="00AE57D9">
        <w:rPr>
          <w:rFonts w:ascii="Palatino Linotype" w:hAnsi="Palatino Linotype" w:cs="Calibri"/>
          <w:sz w:val="24"/>
          <w:szCs w:val="24"/>
        </w:rPr>
        <w:t>ои зерин дар бораи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дуруст намебошад.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Ин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араёни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ояшавии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амсоя ба як комплекси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дар асоси робита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муста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ками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мебошад; $B) Худи калимаи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(интегратсия) аз лотин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гирифта шуда, маънояш int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gr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a</w:t>
      </w:r>
      <w:r w:rsidRPr="00AE57D9">
        <w:rPr>
          <w:rFonts w:ascii="Palatino Linotype" w:hAnsi="Palatino Linotype" w:cs="Calibri"/>
          <w:sz w:val="24"/>
          <w:szCs w:val="24"/>
        </w:rPr>
        <w:t>tio – якдига</w:t>
      </w:r>
      <w:r w:rsidRPr="00AE57D9">
        <w:rPr>
          <w:rFonts w:ascii="Palatino Linotype" w:hAnsi="Palatino Linotype"/>
          <w:sz w:val="24"/>
          <w:szCs w:val="24"/>
        </w:rPr>
        <w:t>рро пур кардан, ё ин ки int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g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r – ягона, як узви мустақ</w:t>
      </w:r>
      <w:r w:rsidRPr="00AE57D9">
        <w:rPr>
          <w:rFonts w:ascii="Palatino Linotype" w:hAnsi="Palatino Linotype" w:cs="Calibri"/>
          <w:sz w:val="24"/>
          <w:szCs w:val="24"/>
        </w:rPr>
        <w:t>ил мебошад; $C) Интегратсияи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– раванди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мута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обилаи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ки ба наздикшавии мехнизм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AE57D9">
        <w:rPr>
          <w:rFonts w:ascii="Palatino Linotype" w:hAnsi="Palatino Linotype"/>
          <w:sz w:val="24"/>
          <w:szCs w:val="24"/>
        </w:rPr>
        <w:t>и мақ</w:t>
      </w:r>
      <w:r w:rsidRPr="00AE57D9">
        <w:rPr>
          <w:rFonts w:ascii="Palatino Linotype" w:hAnsi="Palatino Linotype" w:cs="Calibri"/>
          <w:sz w:val="24"/>
          <w:szCs w:val="24"/>
        </w:rPr>
        <w:t>омот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мутта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идаи байнидавлат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танзим карда мешавад; $D) Раванд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меоварад, ки дар нати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он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 байни худ шароит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мусоидро барои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 ва дар баъзе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барои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</w:t>
      </w:r>
      <w:r w:rsidRPr="00AE57D9">
        <w:rPr>
          <w:rFonts w:ascii="Palatino Linotype" w:hAnsi="Palatino Linotype"/>
          <w:sz w:val="24"/>
          <w:szCs w:val="24"/>
        </w:rPr>
        <w:t>и байни минтақ</w:t>
      </w:r>
      <w:r w:rsidRPr="00AE57D9">
        <w:rPr>
          <w:rFonts w:ascii="Palatino Linotype" w:hAnsi="Palatino Linotype" w:cs="Calibri"/>
          <w:sz w:val="24"/>
          <w:szCs w:val="24"/>
        </w:rPr>
        <w:t>авии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фаро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меоваранд; $E)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калонро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диди гум кардани мавкеашонро менамояд;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сохтори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бештари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бештарро доро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Cоҳ</w:t>
      </w:r>
      <w:r w:rsidRPr="00AE57D9">
        <w:rPr>
          <w:rFonts w:ascii="Palatino Linotype" w:hAnsi="Palatino Linotype" w:cs="Calibri"/>
          <w:sz w:val="24"/>
          <w:szCs w:val="24"/>
        </w:rPr>
        <w:t>аи хизматрасон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$C)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саноат; $D)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; $E)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чорводор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 иттиҳ</w:t>
      </w:r>
      <w:r w:rsidRPr="00AE57D9">
        <w:rPr>
          <w:rFonts w:ascii="Palatino Linotype" w:hAnsi="Palatino Linotype" w:cs="Calibri"/>
          <w:sz w:val="24"/>
          <w:szCs w:val="24"/>
        </w:rPr>
        <w:t>од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сифати замина барои ташкил намудани Ит</w:t>
      </w:r>
      <w:r w:rsidRPr="00AE57D9">
        <w:rPr>
          <w:rFonts w:ascii="Palatino Linotype" w:hAnsi="Palatino Linotype"/>
          <w:sz w:val="24"/>
          <w:szCs w:val="24"/>
        </w:rPr>
        <w:t>тифоқ</w:t>
      </w:r>
      <w:r w:rsidRPr="00AE57D9">
        <w:rPr>
          <w:rFonts w:ascii="Palatino Linotype" w:hAnsi="Palatino Linotype" w:cs="Calibri"/>
          <w:sz w:val="24"/>
          <w:szCs w:val="24"/>
        </w:rPr>
        <w:t>и Аврупо баромад намуда буданд.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Иттифоқ</w:t>
      </w:r>
      <w:r w:rsidRPr="00AE57D9">
        <w:rPr>
          <w:rFonts w:ascii="Palatino Linotype" w:hAnsi="Palatino Linotype" w:cs="Calibri"/>
          <w:sz w:val="24"/>
          <w:szCs w:val="24"/>
        </w:rPr>
        <w:t>и аврупоии 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 ва ангишт,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Аврупо,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Аврупои оиди энергияи атом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Иттифоқи СММ, Иттифоқи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антанта; $C) Иттифоқи ҳафтгонаи бузург,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аъзои созишномаи варшава; $D)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нодурус</w:t>
      </w:r>
      <w:r w:rsidRPr="00AE57D9">
        <w:rPr>
          <w:rFonts w:ascii="Palatino Linotype" w:hAnsi="Palatino Linotype"/>
          <w:sz w:val="24"/>
          <w:szCs w:val="24"/>
        </w:rPr>
        <w:t xml:space="preserve">т;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Аз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нишонди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онро ба кадом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Calibri"/>
          <w:sz w:val="24"/>
          <w:szCs w:val="24"/>
        </w:rPr>
        <w:t>о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 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Мамлакатҳ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икарда, ру ба инкишоф, дар сохти гузариш; $B)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он,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инкишоф, д</w:t>
      </w:r>
      <w:r w:rsidRPr="00AE57D9">
        <w:rPr>
          <w:rFonts w:ascii="Palatino Linotype" w:hAnsi="Palatino Linotype"/>
          <w:sz w:val="24"/>
          <w:szCs w:val="24"/>
        </w:rPr>
        <w:t>ар сохти гузариш; $C) Мамлакатҳ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икарда,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бара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икарда, ру ба инкишоф, сотсиалист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икарда, дар сохти гузариш,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феодал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Низоми 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элемент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оро дар бар мегирад.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Иқ</w:t>
      </w:r>
      <w:r w:rsidRPr="00AE57D9">
        <w:rPr>
          <w:rFonts w:ascii="Palatino Linotype" w:hAnsi="Palatino Linotype" w:cs="Calibri"/>
          <w:sz w:val="24"/>
          <w:szCs w:val="24"/>
        </w:rPr>
        <w:t>тисодиёт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созмон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сохторхои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ру ба инкишоф</w:t>
      </w:r>
      <w:r w:rsidRPr="00AE57D9">
        <w:rPr>
          <w:rFonts w:ascii="Palatino Linotype" w:hAnsi="Palatino Linotype"/>
          <w:sz w:val="24"/>
          <w:szCs w:val="24"/>
        </w:rPr>
        <w:t>, мамлакатҳ</w:t>
      </w:r>
      <w:r w:rsidRPr="00AE57D9">
        <w:rPr>
          <w:rFonts w:ascii="Palatino Linotype" w:hAnsi="Palatino Linotype" w:cs="Calibri"/>
          <w:sz w:val="24"/>
          <w:szCs w:val="24"/>
        </w:rPr>
        <w:t>ои давраи гузариш; $C)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,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саноат, саноати коркард, саноати истихро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, фирмахои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,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саноат, саноати коркард,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созмон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марҳ</w:t>
      </w:r>
      <w:r w:rsidRPr="00AE57D9">
        <w:rPr>
          <w:rFonts w:ascii="Palatino Linotype" w:hAnsi="Palatino Linotype" w:cs="Calibri"/>
          <w:sz w:val="24"/>
          <w:szCs w:val="24"/>
        </w:rPr>
        <w:t>ила</w:t>
      </w:r>
      <w:r w:rsidRPr="00AE57D9">
        <w:rPr>
          <w:rFonts w:ascii="Palatino Linotype" w:hAnsi="Palatino Linotype"/>
          <w:sz w:val="24"/>
          <w:szCs w:val="24"/>
        </w:rPr>
        <w:t>и минтақ</w:t>
      </w:r>
      <w:r w:rsidRPr="00AE57D9">
        <w:rPr>
          <w:rFonts w:ascii="Palatino Linotype" w:hAnsi="Palatino Linotype" w:cs="Calibri"/>
          <w:sz w:val="24"/>
          <w:szCs w:val="24"/>
        </w:rPr>
        <w:t>аи озоди иқтисодии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хислат хос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озоди мол ва хадамот</w:t>
      </w:r>
      <w:r w:rsidRPr="00AE57D9">
        <w:rPr>
          <w:rFonts w:ascii="Palatino Linotype" w:hAnsi="Palatino Linotype"/>
          <w:sz w:val="24"/>
          <w:szCs w:val="24"/>
        </w:rPr>
        <w:t xml:space="preserve"> дар 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ои аъзои созишнома; $B)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сиёсати ягонаи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технология; $D) Сиёсати ягонаи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Воридкунии асъори ягона;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марҳ</w:t>
      </w:r>
      <w:r w:rsidRPr="00AE57D9">
        <w:rPr>
          <w:rFonts w:ascii="Palatino Linotype" w:hAnsi="Palatino Linotype" w:cs="Calibri"/>
          <w:sz w:val="24"/>
          <w:szCs w:val="24"/>
        </w:rPr>
        <w:t>илаи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гумрукии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хислат хос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озоди мол ва хадамот</w:t>
      </w:r>
      <w:r w:rsidRPr="00AE57D9">
        <w:rPr>
          <w:rFonts w:ascii="Palatino Linotype" w:hAnsi="Palatino Linotype"/>
          <w:sz w:val="24"/>
          <w:szCs w:val="24"/>
        </w:rPr>
        <w:t xml:space="preserve"> дар 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ои аъзои созишнома; $B)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сиёсати ягонаи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технология; $D) Сиёсати ягонаи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Воридкунии асъори ягона;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@79.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марҳ</w:t>
      </w:r>
      <w:r w:rsidRPr="00AE57D9">
        <w:rPr>
          <w:rFonts w:ascii="Palatino Linotype" w:hAnsi="Palatino Linotype" w:cs="Calibri"/>
          <w:sz w:val="24"/>
          <w:szCs w:val="24"/>
        </w:rPr>
        <w:t>илаи бозори умумии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хислат хос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озоди мол ва хадамот</w:t>
      </w:r>
      <w:r w:rsidRPr="00AE57D9">
        <w:rPr>
          <w:rFonts w:ascii="Palatino Linotype" w:hAnsi="Palatino Linotype"/>
          <w:sz w:val="24"/>
          <w:szCs w:val="24"/>
        </w:rPr>
        <w:t xml:space="preserve"> дар 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ои аъзои созишнома; $B)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сиёсати ягонаи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технология; $D) Сиёсати ягонаи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Воридкунии асъори ягона;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Истилоҳ</w:t>
      </w:r>
      <w:r w:rsidRPr="00AE57D9">
        <w:rPr>
          <w:rFonts w:ascii="Palatino Linotype" w:hAnsi="Palatino Linotype" w:cs="Calibri"/>
          <w:sz w:val="24"/>
          <w:szCs w:val="24"/>
        </w:rPr>
        <w:t>и муъ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изаи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опон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кадом сабаб ба истило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ворид карда шуда буд.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Аз сабаби он ки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опон ММД (ва рушди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ан) дар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илаи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ду маротиба афзуда буд; $B) Аз сабаби он ки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опон дар як муддати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мамлакат баъди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анг бар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арор карда шуда буд; $C) Барои он ки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пон тавонист дар як муддати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ба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атори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ворид гадад; $D) Барои он ки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опон тавонист дар як муддати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бозори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пешсаф гардад; $E) Барои он ки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опон тавонист дар як муддати </w:t>
      </w:r>
      <w:r w:rsidRPr="00AE57D9">
        <w:rPr>
          <w:rFonts w:ascii="Palatino Linotype" w:hAnsi="Palatino Linotype"/>
          <w:sz w:val="24"/>
          <w:szCs w:val="24"/>
        </w:rPr>
        <w:t>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шакли муосирро дар мамлакат ташкил кунад;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арзиши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молу хадамот, ки дар давоми як сол аз тарафи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солкунандагони ватан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новобаста аз макони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ойгиршавиашон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 шудааст, чиро ифода мекунад.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Маҷмуи маҳсулоти миллӣ;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</w:rPr>
        <w:t>) Маҷмуи маҳсулоти дохилӣ;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</w:rPr>
        <w:t>) Даромади миллӣ;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</w:rPr>
        <w:t>) Даромад ба сари аҳолӣ;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) Арзиши иловашуда;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мафҳ</w:t>
      </w:r>
      <w:r w:rsidRPr="00AE57D9">
        <w:rPr>
          <w:rFonts w:ascii="Palatino Linotype" w:hAnsi="Palatino Linotype" w:cs="Calibri"/>
          <w:sz w:val="24"/>
          <w:szCs w:val="24"/>
        </w:rPr>
        <w:t>ум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ияти ММД-ро мефа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монад.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Ин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арзиши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солоти модд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Calibri"/>
          <w:sz w:val="24"/>
          <w:szCs w:val="24"/>
        </w:rPr>
        <w:t>ва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хадамот;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B</w:t>
      </w:r>
      <w:r w:rsidRPr="00AE57D9">
        <w:rPr>
          <w:rFonts w:ascii="Palatino Linotype" w:hAnsi="Palatino Linotype" w:cs="Calibri"/>
          <w:sz w:val="24"/>
          <w:szCs w:val="24"/>
        </w:rPr>
        <w:t xml:space="preserve">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умумии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солшуда дар мамлакат;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C</w:t>
      </w:r>
      <w:r w:rsidRPr="00AE57D9">
        <w:rPr>
          <w:rFonts w:ascii="Palatino Linotype" w:hAnsi="Palatino Linotype" w:cs="Calibri"/>
          <w:sz w:val="24"/>
          <w:szCs w:val="24"/>
        </w:rPr>
        <w:t xml:space="preserve">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</w:t>
      </w:r>
      <w:r w:rsidRPr="00AE57D9">
        <w:rPr>
          <w:rFonts w:ascii="Palatino Linotype" w:hAnsi="Palatino Linotype"/>
          <w:sz w:val="24"/>
          <w:szCs w:val="24"/>
        </w:rPr>
        <w:t xml:space="preserve">умии содирот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D</w:t>
      </w:r>
      <w:r w:rsidRPr="00AE57D9">
        <w:rPr>
          <w:rFonts w:ascii="Palatino Linotype" w:hAnsi="Palatino Linotype" w:cs="Calibri"/>
          <w:sz w:val="24"/>
          <w:szCs w:val="24"/>
        </w:rPr>
        <w:t xml:space="preserve">) Ин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умумии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солшуда дар мамлакат дар вакти муайян; $</w:t>
      </w:r>
      <w:r w:rsidRPr="00AE57D9">
        <w:rPr>
          <w:rFonts w:ascii="Palatino Linotype" w:hAnsi="Palatino Linotype" w:cs="Calibri"/>
          <w:sz w:val="24"/>
          <w:szCs w:val="24"/>
          <w:lang w:val="en-US"/>
        </w:rPr>
        <w:t>E</w:t>
      </w:r>
      <w:r w:rsidRPr="00AE57D9">
        <w:rPr>
          <w:rFonts w:ascii="Palatino Linotype" w:hAnsi="Palatino Linotype" w:cs="Calibri"/>
          <w:sz w:val="24"/>
          <w:szCs w:val="24"/>
        </w:rPr>
        <w:t>) Ин арзиши пулии тамоми хадамот ва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солшудаи резидентон дар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 давлат;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чанд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иларо паси сар намудааст.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Пан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/>
          <w:sz w:val="24"/>
          <w:szCs w:val="24"/>
        </w:rPr>
        <w:t xml:space="preserve"> марҳ</w:t>
      </w:r>
      <w:r w:rsidRPr="00AE57D9">
        <w:rPr>
          <w:rFonts w:ascii="Palatino Linotype" w:hAnsi="Palatino Linotype" w:cs="Calibri"/>
          <w:sz w:val="24"/>
          <w:szCs w:val="24"/>
        </w:rPr>
        <w:t>ила; $B) Ду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ила; $C) Се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ила; $D) Як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ила; $E) Чор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Туризми байналхалқ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кадом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хадамот дохил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Cоҳ</w:t>
      </w:r>
      <w:r w:rsidRPr="00AE57D9">
        <w:rPr>
          <w:rFonts w:ascii="Palatino Linotype" w:hAnsi="Palatino Linotype" w:cs="Calibri"/>
          <w:sz w:val="24"/>
          <w:szCs w:val="24"/>
        </w:rPr>
        <w:t>аи хадамоти истеҳсолӣ; $B)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анъанав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тимоию мадан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саноат; $E)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чоруминд</w:t>
      </w:r>
      <w:r w:rsidRPr="00AE57D9">
        <w:rPr>
          <w:rFonts w:ascii="Palatino Linotype" w:hAnsi="Palatino Linotype"/>
          <w:sz w:val="24"/>
          <w:szCs w:val="24"/>
        </w:rPr>
        <w:t>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Ташаккулёбии иқ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кадоме аз ин во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аманд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Муносибатҳ</w:t>
      </w:r>
      <w:r w:rsidRPr="00AE57D9">
        <w:rPr>
          <w:rFonts w:ascii="Palatino Linotype" w:hAnsi="Palatino Linotype" w:cs="Calibri"/>
          <w:sz w:val="24"/>
          <w:szCs w:val="24"/>
        </w:rPr>
        <w:t>ои фар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ангии байни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абила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адим; </w:t>
      </w:r>
      <w:r w:rsidRPr="00AE57D9">
        <w:rPr>
          <w:rFonts w:ascii="Palatino Linotype" w:hAnsi="Palatino Linotype"/>
          <w:sz w:val="24"/>
          <w:szCs w:val="24"/>
        </w:rPr>
        <w:t>$B) Кашфиётҳ</w:t>
      </w:r>
      <w:r w:rsidRPr="00AE57D9">
        <w:rPr>
          <w:rFonts w:ascii="Palatino Linotype" w:hAnsi="Palatino Linotype" w:cs="Calibri"/>
          <w:sz w:val="24"/>
          <w:szCs w:val="24"/>
        </w:rPr>
        <w:t>ои физик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Ихтирооти та</w:t>
      </w:r>
      <w:r w:rsidRPr="00AE57D9">
        <w:rPr>
          <w:rFonts w:ascii="Palatino Linotype" w:hAnsi="Palatino Linotype" w:cs="Cambria Math"/>
          <w:sz w:val="24"/>
          <w:szCs w:val="24"/>
        </w:rPr>
        <w:t>ҷҳ</w:t>
      </w:r>
      <w:r w:rsidRPr="00AE57D9">
        <w:rPr>
          <w:rFonts w:ascii="Palatino Linotype" w:hAnsi="Palatino Linotype" w:cs="Calibri"/>
          <w:sz w:val="24"/>
          <w:szCs w:val="24"/>
        </w:rPr>
        <w:t>изоти электрик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Ташаккулёбии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молию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Ташаккулёбии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натурал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марҳ</w:t>
      </w:r>
      <w:r w:rsidRPr="00AE57D9">
        <w:rPr>
          <w:rFonts w:ascii="Palatino Linotype" w:hAnsi="Palatino Linotype" w:cs="Calibri"/>
          <w:sz w:val="24"/>
          <w:szCs w:val="24"/>
        </w:rPr>
        <w:t>илаи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хислат хос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озоди мол ва хадамот дар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аъзои созишнома; $B)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сиёс</w:t>
      </w:r>
      <w:r w:rsidRPr="00AE57D9">
        <w:rPr>
          <w:rFonts w:ascii="Palatino Linotype" w:hAnsi="Palatino Linotype"/>
          <w:sz w:val="24"/>
          <w:szCs w:val="24"/>
        </w:rPr>
        <w:t>ати ягонаи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технология; $D) Сиёсати ягонаи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Воридкунии асъори ягона;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Суммаи содирот ва воридот дар як сол чиро дар назар 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ММД; $B) МММ; $C) Гардиши савдои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/>
          <w:sz w:val="24"/>
          <w:szCs w:val="24"/>
        </w:rPr>
        <w:t>; $D) Квотаи содирот; $E) Квотаи воридот;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марҳ</w:t>
      </w:r>
      <w:r w:rsidRPr="00AE57D9">
        <w:rPr>
          <w:rFonts w:ascii="Palatino Linotype" w:hAnsi="Palatino Linotype" w:cs="Calibri"/>
          <w:sz w:val="24"/>
          <w:szCs w:val="24"/>
        </w:rPr>
        <w:t>ила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низоми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асъор кадоме аз ин низом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дохил нестанд.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Системаи асъории Париж; $B) Системаи стандарти тилло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Системаи асъории Бреттон-Вудс; $D) Системаи асъории Генуя; $E) Систе</w:t>
      </w:r>
      <w:r w:rsidRPr="00AE57D9">
        <w:rPr>
          <w:rFonts w:ascii="Palatino Linotype" w:hAnsi="Palatino Linotype"/>
          <w:sz w:val="24"/>
          <w:szCs w:val="24"/>
        </w:rPr>
        <w:t>маи доллари Аврупо;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@89.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Соҳ</w:t>
      </w:r>
      <w:r w:rsidRPr="00AE57D9">
        <w:rPr>
          <w:rFonts w:ascii="Palatino Linotype" w:hAnsi="Palatino Linotype" w:cs="Calibri"/>
          <w:sz w:val="24"/>
          <w:szCs w:val="24"/>
        </w:rPr>
        <w:t>аи саноат ба кадом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Cоҳ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анъанав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тимоию мадан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якуминдара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а; $E)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сеюминдара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Махсусгардонии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</w:t>
      </w:r>
      <w:r w:rsidRPr="00AE57D9">
        <w:rPr>
          <w:rFonts w:ascii="Palatino Linotype" w:hAnsi="Palatino Linotype"/>
          <w:sz w:val="24"/>
          <w:szCs w:val="24"/>
        </w:rPr>
        <w:t>олот дар ду самт ташаккул меёбад, онҳ</w:t>
      </w:r>
      <w:r w:rsidRPr="00AE57D9">
        <w:rPr>
          <w:rFonts w:ascii="Palatino Linotype" w:hAnsi="Palatino Linotype" w:cs="Calibri"/>
          <w:sz w:val="24"/>
          <w:szCs w:val="24"/>
        </w:rPr>
        <w:t>о кадом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Махсусгардонии истеҳ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махсусгардонии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Махсусгардонии байнисо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махсугардонии дохилисо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Махсугардонии дохилисо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махсугардонии берунисо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Махсусгардонии ко</w:t>
      </w:r>
      <w:r w:rsidRPr="00AE57D9">
        <w:rPr>
          <w:rFonts w:ascii="Palatino Linotype" w:hAnsi="Palatino Linotype"/>
          <w:sz w:val="24"/>
          <w:szCs w:val="24"/>
        </w:rPr>
        <w:t>рхонахои алоҳ</w:t>
      </w:r>
      <w:r w:rsidRPr="00AE57D9">
        <w:rPr>
          <w:rFonts w:ascii="Palatino Linotype" w:hAnsi="Palatino Linotype" w:cs="Calibri"/>
          <w:sz w:val="24"/>
          <w:szCs w:val="24"/>
        </w:rPr>
        <w:t>ида; $E) Махсусгардонии одд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махсугардонии мураккаб;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Махсусгардонии истеҳ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кадом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Истеҳ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Махсусгардонии байнисо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Махсусгардонии предмет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Махсусгардонии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Махсус</w:t>
      </w:r>
      <w:r w:rsidRPr="00AE57D9">
        <w:rPr>
          <w:rFonts w:ascii="Palatino Linotype" w:hAnsi="Palatino Linotype"/>
          <w:sz w:val="24"/>
          <w:szCs w:val="24"/>
        </w:rPr>
        <w:t>гардонии одд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@92.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байналхалкии сармоя кадом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Гирифтани фоидаи дарозмуддати иктисод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бо харид ва ё ташкили корхонаи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аманд мебошад; $B)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 дар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даромад ба сармоя (меъёри фоиз)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гуногун; $C) Нобаробар таъмин будани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аз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молияв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</w:t>
      </w:r>
      <w:r w:rsidRPr="00AE57D9">
        <w:rPr>
          <w:rFonts w:ascii="Palatino Linotype" w:hAnsi="Palatino Linotype"/>
          <w:sz w:val="24"/>
          <w:szCs w:val="24"/>
        </w:rPr>
        <w:t>аксимизатсия кунонидани даромади худ аз сармоя; $E) 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@93. </w:t>
      </w:r>
    </w:p>
    <w:p w:rsidR="004B2A45" w:rsidRPr="00AE57D9" w:rsidRDefault="004B2A45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Palatino Linotype" w:hAnsi="Palatino Linotype" w:cs="Palatino Linotype"/>
          <w:sz w:val="24"/>
          <w:szCs w:val="24"/>
        </w:rPr>
      </w:pPr>
      <w:r w:rsidRPr="00AE57D9">
        <w:rPr>
          <w:rFonts w:ascii="Palatino Linotype" w:hAnsi="Palatino Linotype" w:cs="Palatino Linotype"/>
          <w:sz w:val="24"/>
          <w:szCs w:val="24"/>
        </w:rPr>
        <w:t>Ба ИДМ кадоме аз ин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 дохил намешавад.</w:t>
      </w:r>
    </w:p>
    <w:p w:rsidR="004B2A45" w:rsidRPr="00AE57D9" w:rsidRDefault="004B2A45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Palatino Linotype" w:hAnsi="Palatino Linotype" w:cs="Palatino Linotype"/>
          <w:sz w:val="24"/>
          <w:szCs w:val="24"/>
        </w:rPr>
      </w:pPr>
      <w:r w:rsidRPr="00AE57D9">
        <w:rPr>
          <w:rFonts w:ascii="Palatino Linotype" w:hAnsi="Palatino Linotype" w:cs="Palatino Linotype"/>
          <w:sz w:val="24"/>
          <w:szCs w:val="24"/>
        </w:rPr>
        <w:t>$A) Латвия; $B) Россия; $C) Белорусия; $D) Армения; $E) То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Palatino Linotype"/>
          <w:sz w:val="24"/>
          <w:szCs w:val="24"/>
        </w:rPr>
        <w:t>икистон;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@94.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Нархи сармоя чист.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Меъёри фоизе, ки дар гардиш аст; $B) Маблағҳ</w:t>
      </w:r>
      <w:r w:rsidRPr="00AE57D9">
        <w:rPr>
          <w:rFonts w:ascii="Palatino Linotype" w:hAnsi="Palatino Linotype" w:cs="Calibri"/>
          <w:sz w:val="24"/>
          <w:szCs w:val="24"/>
        </w:rPr>
        <w:t>ои ш</w:t>
      </w:r>
      <w:r w:rsidRPr="00AE57D9">
        <w:rPr>
          <w:rFonts w:ascii="Palatino Linotype" w:hAnsi="Palatino Linotype"/>
          <w:sz w:val="24"/>
          <w:szCs w:val="24"/>
        </w:rPr>
        <w:t>ахсони 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во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е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Мабла</w:t>
      </w:r>
      <w:r w:rsidRPr="00AE57D9">
        <w:rPr>
          <w:rFonts w:ascii="Palatino Linotype" w:hAnsi="Palatino Linotype"/>
          <w:sz w:val="24"/>
          <w:szCs w:val="24"/>
        </w:rPr>
        <w:t>ғҳ</w:t>
      </w:r>
      <w:r w:rsidRPr="00AE57D9">
        <w:rPr>
          <w:rFonts w:ascii="Palatino Linotype" w:hAnsi="Palatino Linotype" w:cs="Calibri"/>
          <w:sz w:val="24"/>
          <w:szCs w:val="24"/>
        </w:rPr>
        <w:t>ои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Меъёри бозтамвили бонк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марказ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Меъёри фоизи мабла</w:t>
      </w:r>
      <w:r w:rsidRPr="00AE57D9">
        <w:rPr>
          <w:rFonts w:ascii="Palatino Linotype" w:hAnsi="Palatino Linotype"/>
          <w:sz w:val="24"/>
          <w:szCs w:val="24"/>
        </w:rPr>
        <w:t>ғҳ</w:t>
      </w:r>
      <w:r w:rsidRPr="00AE57D9">
        <w:rPr>
          <w:rFonts w:ascii="Palatino Linotype" w:hAnsi="Palatino Linotype" w:cs="Calibri"/>
          <w:sz w:val="24"/>
          <w:szCs w:val="24"/>
        </w:rPr>
        <w:t>ои резидентон;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@95.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сиёсатҳ</w:t>
      </w:r>
      <w:r w:rsidRPr="00AE57D9">
        <w:rPr>
          <w:rFonts w:ascii="Palatino Linotype" w:hAnsi="Palatino Linotype" w:cs="Calibri"/>
          <w:sz w:val="24"/>
          <w:szCs w:val="24"/>
        </w:rPr>
        <w:t>ои беруна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таъсир намерасонанд.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Протексионист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Либерализатсия; $C) </w:t>
      </w:r>
      <w:r w:rsidRPr="00AE57D9">
        <w:rPr>
          <w:rFonts w:ascii="Palatino Linotype" w:hAnsi="Palatino Linotype"/>
          <w:sz w:val="24"/>
          <w:szCs w:val="24"/>
        </w:rPr>
        <w:t>Монопол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Олигаполия; $E) Монархист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@96.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инҳ</w:t>
      </w:r>
      <w:r w:rsidRPr="00AE57D9">
        <w:rPr>
          <w:rFonts w:ascii="Palatino Linotype" w:hAnsi="Palatino Linotype" w:cs="Calibri"/>
          <w:sz w:val="24"/>
          <w:szCs w:val="24"/>
        </w:rPr>
        <w:t>о ба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илаи инкишофи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дохил нест.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Марҳ</w:t>
      </w:r>
      <w:r w:rsidRPr="00AE57D9">
        <w:rPr>
          <w:rFonts w:ascii="Palatino Linotype" w:hAnsi="Palatino Linotype" w:cs="Calibri"/>
          <w:sz w:val="24"/>
          <w:szCs w:val="24"/>
        </w:rPr>
        <w:t xml:space="preserve">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укмронии сармояи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укмронии сармояи 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укмронии сармояи молияв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Ҳамаи ҷавобҳо дурустанд; $E)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укмронии сармояи ядро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@97.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мавриде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дошта мета</w:t>
      </w:r>
      <w:r w:rsidRPr="00AE57D9">
        <w:rPr>
          <w:rFonts w:ascii="Palatino Linotype" w:hAnsi="Palatino Linotype"/>
          <w:sz w:val="24"/>
          <w:szCs w:val="24"/>
        </w:rPr>
        <w:t>вонад, ки агар чунин шартҳ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 дошта бошанд.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Сатҳ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бояд нобаробар бошад,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 марказонидашуда бошад ва дар ин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шав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мав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бошад ва инчунин д</w:t>
      </w:r>
      <w:r w:rsidRPr="00AE57D9">
        <w:rPr>
          <w:rFonts w:ascii="Palatino Linotype" w:hAnsi="Palatino Linotype"/>
          <w:sz w:val="24"/>
          <w:szCs w:val="24"/>
        </w:rPr>
        <w:t>ар мамлакатҳ</w:t>
      </w:r>
      <w:r w:rsidRPr="00AE57D9">
        <w:rPr>
          <w:rFonts w:ascii="Palatino Linotype" w:hAnsi="Palatino Linotype" w:cs="Calibri"/>
          <w:sz w:val="24"/>
          <w:szCs w:val="24"/>
        </w:rPr>
        <w:t>ои аъзои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одияи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демократия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 дошта бошад; $B) Бояд дар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самара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статик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самараи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овардани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орат, самараи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атъ гардидани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 ва самара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динамик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миён оянд; $C)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</w:t>
      </w:r>
      <w:r w:rsidRPr="00AE57D9">
        <w:rPr>
          <w:rFonts w:ascii="Palatino Linotype" w:hAnsi="Palatino Linotype"/>
          <w:sz w:val="24"/>
          <w:szCs w:val="24"/>
        </w:rPr>
        <w:t>исодии мамлакатҳ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бояд баробар бошад,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 марказонидашуда набошад ва дар ин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шав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мав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набошад ва инчунин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аъзои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одияи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демократия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 дошта бошад; $D)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бояд пушида бошанд,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аз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бой бошанд ва сар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ади об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бошанд;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нодуруст мебошанд;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@98. </w:t>
      </w:r>
    </w:p>
    <w:p w:rsidR="004B2A45" w:rsidRPr="00AE57D9" w:rsidRDefault="004B2A45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Palatino Linotype" w:hAnsi="Palatino Linotype" w:cs="Palatino Linotype"/>
          <w:sz w:val="24"/>
          <w:szCs w:val="24"/>
        </w:rPr>
      </w:pPr>
      <w:r w:rsidRPr="00AE57D9">
        <w:rPr>
          <w:rFonts w:ascii="Palatino Linotype" w:hAnsi="Palatino Linotype" w:cs="Palatino Linotype"/>
          <w:sz w:val="24"/>
          <w:szCs w:val="24"/>
        </w:rPr>
        <w:t>Низоми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 xml:space="preserve">тисодиёти 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Palatino Linotype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он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 xml:space="preserve"> кадом элемент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оро дар бар мегирад.</w:t>
      </w:r>
    </w:p>
    <w:p w:rsidR="004B2A45" w:rsidRPr="00AE57D9" w:rsidRDefault="004B2A45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Palatino Linotype" w:hAnsi="Palatino Linotype" w:cs="Palatino Linotype"/>
          <w:sz w:val="24"/>
          <w:szCs w:val="24"/>
        </w:rPr>
      </w:pPr>
      <w:r w:rsidRPr="00AE57D9">
        <w:rPr>
          <w:rFonts w:ascii="Palatino Linotype" w:hAnsi="Palatino Linotype" w:cs="Palatino Linotype"/>
          <w:sz w:val="24"/>
          <w:szCs w:val="24"/>
        </w:rPr>
        <w:t>$A)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>тисодиёт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милл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гур</w:t>
      </w:r>
      <w:r w:rsidRPr="00AE57D9">
        <w:rPr>
          <w:rFonts w:ascii="Palatino Linotype" w:eastAsia="MS Mincho" w:hAnsi="Palatino Linotype" w:cs="Cambria"/>
          <w:sz w:val="24"/>
          <w:szCs w:val="24"/>
        </w:rPr>
        <w:t>ӯ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Palatino Linotype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амгиро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фаромиллал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созмон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байналмиллал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сохторхои давлат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; $B)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Palatino Linotype"/>
          <w:sz w:val="24"/>
          <w:szCs w:val="24"/>
        </w:rPr>
        <w:t>икарда,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нави саноат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ру ба инкишоф,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давраи гузариш; $C) Хо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Palatino Linotype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>,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аи саноат, саноати коркард, саноати истихро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Palatino Linotype"/>
          <w:sz w:val="24"/>
          <w:szCs w:val="24"/>
        </w:rPr>
        <w:t>, фирмахои милл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; $D) Хо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Palatino Linotype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Palatino Linotype"/>
          <w:sz w:val="24"/>
          <w:szCs w:val="24"/>
        </w:rPr>
        <w:t>,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аи саноат, саноати коркард,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нави саноат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; $E)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нави саноат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, созмон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Palatino Linotype"/>
          <w:sz w:val="24"/>
          <w:szCs w:val="24"/>
        </w:rPr>
        <w:t>ои байналмиллал</w:t>
      </w:r>
      <w:r w:rsidRPr="00AE57D9">
        <w:rPr>
          <w:rFonts w:ascii="Palatino Linotype" w:eastAsia="MS Mincho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Palatino Linotype"/>
          <w:sz w:val="24"/>
          <w:szCs w:val="24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@99.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Муносибатҳ</w:t>
      </w:r>
      <w:r w:rsidRPr="00AE57D9">
        <w:rPr>
          <w:rFonts w:ascii="Palatino Linotype" w:hAnsi="Palatino Linotype" w:cs="Times New Roman Tj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ии асъор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ин</w:t>
      </w:r>
      <w:r w:rsidRPr="00AE57D9">
        <w:rPr>
          <w:rFonts w:ascii="Palatino Linotype" w:hAnsi="Palatino Linotype"/>
          <w:sz w:val="24"/>
          <w:szCs w:val="24"/>
        </w:rPr>
        <w:t>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Робитаи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бо мубодилаи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байни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 xml:space="preserve">; $B) </w:t>
      </w:r>
      <w:r w:rsidRPr="00AE57D9">
        <w:rPr>
          <w:rFonts w:ascii="Palatino Linotype" w:hAnsi="Palatino Linotype" w:cs="Times New Roman Tj"/>
          <w:sz w:val="24"/>
          <w:szCs w:val="24"/>
        </w:rPr>
        <w:t>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 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дар шароити истифодабарии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 xml:space="preserve">; $C) </w:t>
      </w:r>
      <w:r w:rsidRPr="00AE57D9">
        <w:rPr>
          <w:rFonts w:ascii="Palatino Linotype" w:hAnsi="Palatino Linotype" w:cs="Times New Roman Tj"/>
          <w:sz w:val="24"/>
          <w:szCs w:val="24"/>
        </w:rPr>
        <w:t>Хизматрасон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ба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ангоми мубодилаи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бо якдигар</w:t>
      </w:r>
      <w:r w:rsidRPr="00AE57D9">
        <w:rPr>
          <w:rFonts w:ascii="Palatino Linotype" w:hAnsi="Palatino Linotype"/>
          <w:sz w:val="24"/>
          <w:szCs w:val="24"/>
        </w:rPr>
        <w:t>; $D) Муносибатҳ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амъиятие</w:t>
      </w:r>
      <w:r w:rsidRPr="00AE57D9">
        <w:rPr>
          <w:rFonts w:ascii="Palatino Linotype" w:hAnsi="Palatino Linotype"/>
          <w:sz w:val="24"/>
          <w:szCs w:val="24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</w:rPr>
        <w:t>ки дар шароити истифодабарии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бар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арор шудаанд ва ба мубодилаи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амдигар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дар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милл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хизматмекунанд</w:t>
      </w:r>
      <w:r w:rsidRPr="00AE57D9">
        <w:rPr>
          <w:rFonts w:ascii="Palatino Linotype" w:hAnsi="Palatino Linotype"/>
          <w:sz w:val="24"/>
          <w:szCs w:val="24"/>
        </w:rPr>
        <w:t>; $E) Ҳ</w:t>
      </w:r>
      <w:r w:rsidRPr="00AE57D9">
        <w:rPr>
          <w:rFonts w:ascii="Palatino Linotype" w:hAnsi="Palatino Linotype" w:cs="Times New Roman Tj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 дурустанд</w:t>
      </w:r>
      <w:r w:rsidRPr="00AE57D9">
        <w:rPr>
          <w:rFonts w:ascii="Palatino Linotype" w:hAnsi="Palatino Linotype"/>
          <w:sz w:val="24"/>
          <w:szCs w:val="24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@100.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мамлакатҳ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Calibri"/>
          <w:sz w:val="24"/>
          <w:szCs w:val="24"/>
        </w:rPr>
        <w:t>ба инкишоф кадом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асос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хос мебошанд.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Проблемаи сармоя, проблемаи истифодаи технологиҳ</w:t>
      </w:r>
      <w:r w:rsidRPr="00AE57D9">
        <w:rPr>
          <w:rFonts w:ascii="Palatino Linotype" w:hAnsi="Palatino Linotype" w:cs="Calibri"/>
          <w:sz w:val="24"/>
          <w:szCs w:val="24"/>
        </w:rPr>
        <w:t>ои нав, проблемаи истифобарии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табии, проблемаи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Проблемаи оби тоза, проблема</w:t>
      </w:r>
      <w:r w:rsidRPr="00AE57D9">
        <w:rPr>
          <w:rFonts w:ascii="Palatino Linotype" w:hAnsi="Palatino Linotype"/>
          <w:sz w:val="24"/>
          <w:szCs w:val="24"/>
        </w:rPr>
        <w:t>и касалиҳ</w:t>
      </w:r>
      <w:r w:rsidRPr="00AE57D9">
        <w:rPr>
          <w:rFonts w:ascii="Palatino Linotype" w:hAnsi="Palatino Linotype" w:cs="Calibri"/>
          <w:sz w:val="24"/>
          <w:szCs w:val="24"/>
        </w:rPr>
        <w:t>ои сирояткунда, проблемаи энергетик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дарёфт намудани сарчашма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 $C) Проблемаи па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ншавии яро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ядро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фарсудашавии пул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пешгир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намудани бе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урбшавии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проблеами азхудкунии 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ён</w:t>
      </w:r>
      <w:r w:rsidRPr="00AE57D9">
        <w:rPr>
          <w:rFonts w:ascii="Palatino Linotype" w:hAnsi="Palatino Linotype"/>
          <w:sz w:val="24"/>
          <w:szCs w:val="24"/>
        </w:rPr>
        <w:t>усҳ</w:t>
      </w:r>
      <w:r w:rsidRPr="00AE57D9">
        <w:rPr>
          <w:rFonts w:ascii="Palatino Linotype" w:hAnsi="Palatino Linotype" w:cs="Calibri"/>
          <w:sz w:val="24"/>
          <w:szCs w:val="24"/>
        </w:rPr>
        <w:t xml:space="preserve">о; $D)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овардашуда нодуруст;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дурустанд;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@101.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Иттифоқ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сол ташкил шуда буд.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Соли 1957; $B) Соли 1951; $C) Соли 1953; $D) Соли 1955; $E) Соли 1956;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@102.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Зинаи якуми интегратсион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, ки шартномаи байни кишвар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оро оиди озод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аз ма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дудият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гумрук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ва ми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дори ма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дудият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ои ти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ҷ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орати байналхал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пешбин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мекунад - ин.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Фаъолияти озоди иқ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$B) Итти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$C) Минта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аи озоди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$D) Бозори умум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 $E) Итти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оди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тисод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@103.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гуфтаҳ</w:t>
      </w:r>
      <w:r w:rsidRPr="00AE57D9">
        <w:rPr>
          <w:rFonts w:ascii="Palatino Linotype" w:hAnsi="Palatino Linotype" w:cs="Calibri"/>
          <w:sz w:val="24"/>
          <w:szCs w:val="24"/>
        </w:rPr>
        <w:t>ои зерин нодуруст аст.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шароити муосир инкишофи мустаҳ</w:t>
      </w:r>
      <w:r w:rsidRPr="00AE57D9">
        <w:rPr>
          <w:rFonts w:ascii="Palatino Linotype" w:hAnsi="Palatino Linotype" w:cs="Calibri"/>
          <w:sz w:val="24"/>
          <w:szCs w:val="24"/>
        </w:rPr>
        <w:t>ками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байнидавлат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махсусан байни фирма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дар асоси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нат, хислати глобалиро гирифтааст;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 чи бештар кушод будани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фаъолияти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табаддулоти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савдои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сармоя, низоми муосири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лиёт, ало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 ва иттилоот инкишофи байналмилалишавии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ониро то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ае таъмин намуд, ки д</w:t>
      </w:r>
      <w:r w:rsidRPr="00AE57D9">
        <w:rPr>
          <w:rFonts w:ascii="Palatino Linotype" w:hAnsi="Palatino Linotype"/>
          <w:sz w:val="24"/>
          <w:szCs w:val="24"/>
        </w:rPr>
        <w:t>ар он асосан фаъолиятро фирмаҳ</w:t>
      </w:r>
      <w:r w:rsidRPr="00AE57D9">
        <w:rPr>
          <w:rFonts w:ascii="Palatino Linotype" w:hAnsi="Palatino Linotype" w:cs="Calibri"/>
          <w:sz w:val="24"/>
          <w:szCs w:val="24"/>
        </w:rPr>
        <w:t>ои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ида пеш мебаранд; $C)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онишавии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аёти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асосан дар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 бо таври интенсив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назар мерасад, барои он ки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исми асосии фирма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бо фирма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амсоя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мекунанд; $D) Зери таъсири</w:t>
      </w:r>
      <w:r w:rsidRPr="00AE57D9">
        <w:rPr>
          <w:rFonts w:ascii="Palatino Linotype" w:hAnsi="Palatino Linotype"/>
          <w:sz w:val="24"/>
          <w:szCs w:val="24"/>
        </w:rPr>
        <w:t xml:space="preserve"> табаддулоти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сустшавии суръати инкишофи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ба амал меояд; $E)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инкишофи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бояд баробар бошад, ки яке дигареро пур кунад;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@104. </w:t>
      </w:r>
    </w:p>
    <w:p w:rsidR="004B2A45" w:rsidRPr="00AE57D9" w:rsidRDefault="004B2A45" w:rsidP="00C90944">
      <w:pPr>
        <w:pStyle w:val="HTMLPreformatted"/>
        <w:shd w:val="clear" w:color="auto" w:fill="FFFFFF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Баъзе кишвар</w:t>
      </w:r>
      <w:r w:rsidRPr="00AE57D9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AE57D9">
        <w:rPr>
          <w:rFonts w:ascii="Palatino Linotype" w:hAnsi="Palatino Linotype"/>
          <w:sz w:val="24"/>
          <w:szCs w:val="24"/>
          <w:lang w:val="tg-Cyrl-TJ"/>
        </w:rPr>
        <w:t>ои сарватманд аз ҷиҳати саноат рушдёфта нестанд ва ба гурӯҳи  кишвар</w:t>
      </w:r>
      <w:r w:rsidRPr="00AE57D9">
        <w:rPr>
          <w:rFonts w:ascii="Palatino Linotype" w:hAnsi="Palatino Linotype" w:cs="Times New Roman"/>
          <w:sz w:val="24"/>
          <w:szCs w:val="24"/>
          <w:lang w:val="tg-Cyrl-TJ"/>
        </w:rPr>
        <w:t>ҳ</w:t>
      </w:r>
      <w:r w:rsidRPr="00AE57D9">
        <w:rPr>
          <w:rFonts w:ascii="Palatino Linotype" w:hAnsi="Palatino Linotype"/>
          <w:sz w:val="24"/>
          <w:szCs w:val="24"/>
          <w:lang w:val="tg-Cyrl-TJ"/>
        </w:rPr>
        <w:t>ои р</w:t>
      </w:r>
      <w:r w:rsidRPr="00AE57D9">
        <w:rPr>
          <w:rFonts w:ascii="Palatino Linotype" w:eastAsia="MS Mincho" w:hAnsi="Palatino Linotype" w:cs="Cambria"/>
          <w:sz w:val="24"/>
          <w:szCs w:val="24"/>
          <w:lang w:val="tg-Cyrl-TJ"/>
        </w:rPr>
        <w:t>ӯ</w:t>
      </w:r>
      <w:r w:rsidRPr="00AE57D9">
        <w:rPr>
          <w:rFonts w:ascii="Palatino Linotype" w:hAnsi="Palatino Linotype" w:cs="inherit"/>
          <w:sz w:val="24"/>
          <w:szCs w:val="24"/>
          <w:lang w:val="tg-Cyrl-TJ"/>
        </w:rPr>
        <w:t xml:space="preserve"> ба тара</w:t>
      </w:r>
      <w:r w:rsidRPr="00AE57D9">
        <w:rPr>
          <w:rFonts w:ascii="Palatino Linotype" w:hAnsi="Palatino Linotype" w:cs="Times New Roman"/>
          <w:sz w:val="24"/>
          <w:szCs w:val="24"/>
          <w:lang w:val="tg-Cyrl-TJ"/>
        </w:rPr>
        <w:t>ққ</w:t>
      </w:r>
      <w:r w:rsidRPr="00AE57D9">
        <w:rPr>
          <w:rFonts w:ascii="Palatino Linotype" w:eastAsia="MS Mincho" w:hAnsi="Palatino Linotype" w:cs="Cambria Math"/>
          <w:sz w:val="24"/>
          <w:szCs w:val="24"/>
          <w:lang w:val="tg-Cyrl-TJ"/>
        </w:rPr>
        <w:t xml:space="preserve">ӣ </w:t>
      </w:r>
      <w:r w:rsidRPr="00AE57D9">
        <w:rPr>
          <w:rFonts w:ascii="Palatino Linotype" w:hAnsi="Palatino Linotype"/>
          <w:sz w:val="24"/>
          <w:szCs w:val="24"/>
          <w:lang w:val="tg-Cyrl-TJ"/>
        </w:rPr>
        <w:t>дохил мешаванд, чунки хусусиятҳои зерин доранд: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tg-Cyrl-TJ"/>
        </w:rPr>
        <w:t>$A) Сохтори аграрии иқтисодиёт; $B) Сатҳи даромади милл</w:t>
      </w:r>
      <w:r w:rsidRPr="00AE57D9">
        <w:rPr>
          <w:rFonts w:ascii="Palatino Linotype" w:eastAsia="MS Mincho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 w:cs="inherit"/>
          <w:sz w:val="24"/>
          <w:szCs w:val="24"/>
          <w:lang w:val="tg-Cyrl-TJ"/>
        </w:rPr>
        <w:t xml:space="preserve"> ба 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inherit"/>
          <w:sz w:val="24"/>
          <w:szCs w:val="24"/>
          <w:lang w:val="tg-Cyrl-TJ"/>
        </w:rPr>
        <w:t>ар сари а</w:t>
      </w:r>
      <w:r w:rsidRPr="00AE57D9">
        <w:rPr>
          <w:rFonts w:ascii="Palatino Linotype" w:hAnsi="Palatino Linotype"/>
          <w:sz w:val="24"/>
          <w:szCs w:val="24"/>
          <w:lang w:val="tg-Cyrl-TJ"/>
        </w:rPr>
        <w:t>ҳ</w:t>
      </w:r>
      <w:r w:rsidRPr="00AE57D9">
        <w:rPr>
          <w:rFonts w:ascii="Palatino Linotype" w:hAnsi="Palatino Linotype" w:cs="inherit"/>
          <w:sz w:val="24"/>
          <w:szCs w:val="24"/>
          <w:lang w:val="tg-Cyrl-TJ"/>
        </w:rPr>
        <w:t>ол</w:t>
      </w:r>
      <w:r w:rsidRPr="00AE57D9">
        <w:rPr>
          <w:rFonts w:ascii="Palatino Linotype" w:eastAsia="MS Mincho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/>
          <w:sz w:val="24"/>
          <w:szCs w:val="24"/>
          <w:lang w:val="tg-Cyrl-TJ"/>
        </w:rPr>
        <w:t>; $C) Табиати монополии иқтисодиёт</w:t>
      </w:r>
      <w:r w:rsidRPr="00AE57D9">
        <w:rPr>
          <w:rFonts w:ascii="Palatino Linotype" w:hAnsi="Palatino Linotype" w:cs="inherit"/>
          <w:sz w:val="24"/>
          <w:szCs w:val="24"/>
          <w:lang w:val="tg-Cyrl-TJ"/>
        </w:rPr>
        <w:t>;</w:t>
      </w:r>
      <w:r w:rsidRPr="00AE57D9">
        <w:rPr>
          <w:rFonts w:ascii="Palatino Linotype" w:hAnsi="Palatino Linotype"/>
          <w:sz w:val="24"/>
          <w:szCs w:val="24"/>
          <w:lang w:val="tg-Cyrl-TJ"/>
        </w:rPr>
        <w:t xml:space="preserve"> $D) Хусусиятҳои сохтори институтсионалии иқтисодиёт;$E)</w:t>
      </w:r>
      <w:r w:rsidRPr="00AE57D9">
        <w:rPr>
          <w:rFonts w:ascii="Palatino Linotype" w:hAnsi="Palatino Linotype" w:cs="Palatino Linotype"/>
          <w:sz w:val="24"/>
          <w:szCs w:val="24"/>
          <w:lang w:val="tg-Cyrl-TJ"/>
        </w:rPr>
        <w:t xml:space="preserve"> И</w:t>
      </w:r>
      <w:r w:rsidRPr="00AE57D9">
        <w:rPr>
          <w:rFonts w:ascii="Palatino Linotype" w:hAnsi="Palatino Linotype"/>
          <w:sz w:val="24"/>
          <w:szCs w:val="24"/>
          <w:lang w:val="tg-Cyrl-TJ"/>
        </w:rPr>
        <w:t>қ</w:t>
      </w:r>
      <w:r w:rsidRPr="00AE57D9">
        <w:rPr>
          <w:rFonts w:ascii="Palatino Linotype" w:hAnsi="Palatino Linotype" w:cs="Palatino Linotype"/>
          <w:sz w:val="24"/>
          <w:szCs w:val="24"/>
          <w:lang w:val="tg-Cyrl-TJ"/>
        </w:rPr>
        <w:t>лими мусоиди инвеститсион</w:t>
      </w:r>
      <w:r w:rsidRPr="00AE57D9">
        <w:rPr>
          <w:rFonts w:ascii="Palatino Linotype" w:hAnsi="Palatino Linotype" w:cs="Cambria Math"/>
          <w:sz w:val="24"/>
          <w:szCs w:val="24"/>
          <w:lang w:val="tg-Cyrl-TJ"/>
        </w:rPr>
        <w:t>ӣ</w:t>
      </w:r>
      <w:r w:rsidRPr="00AE57D9">
        <w:rPr>
          <w:rFonts w:ascii="Palatino Linotype" w:hAnsi="Palatino Linotype"/>
          <w:sz w:val="24"/>
          <w:szCs w:val="24"/>
          <w:lang w:val="tg-Cyrl-TJ"/>
        </w:rPr>
        <w:t>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tg-Cyrl-TJ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@105.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Далелбиёрӣ (аргументы) ба муқобили тариф кадомҳоянд.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 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Тарифҳо-рушди иқтисодиро боз медоранд;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</w:rPr>
        <w:t>) Яктарафа ҷорӣ намудани тариф бештар бо ҷанги тиҷорати меорад;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</w:rPr>
        <w:t>) Тариф ба камшавии сатҳи умумии шуғл меорад;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</w:rPr>
        <w:t>) Тариф ба зиёдшавии гаронии андозҳо ба истеъмолкунандагон меорад;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) Ҳамаи ҷавобҳо дуруст;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@106.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Нишондиҳ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ТБМ-ро номбар кунед.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 xml:space="preserve">иссаи умумии содирот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солшуда;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 дар содироти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рушди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AE57D9">
        <w:rPr>
          <w:rFonts w:ascii="Palatino Linotype" w:hAnsi="Palatino Linotype"/>
          <w:sz w:val="24"/>
          <w:szCs w:val="24"/>
        </w:rPr>
        <w:t xml:space="preserve"> дар таносуб ба ММД; $E) Ҳ</w:t>
      </w:r>
      <w:r w:rsidRPr="00AE57D9">
        <w:rPr>
          <w:rFonts w:ascii="Palatino Linotype" w:hAnsi="Palatino Linotype" w:cs="Calibri"/>
          <w:sz w:val="24"/>
          <w:szCs w:val="24"/>
        </w:rPr>
        <w:t>амаи ҷавоб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Заминахои асосии пайдоиш ва ташаккули иктисодиёти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ахон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шумор меравад.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Cавдои байналхалқ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нат; $D)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Бозори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ҳ</w:t>
      </w:r>
      <w:r w:rsidRPr="00AE57D9">
        <w:rPr>
          <w:rFonts w:ascii="Palatino Linotype" w:hAnsi="Palatino Linotype" w:cs="Calibri"/>
          <w:sz w:val="24"/>
          <w:szCs w:val="24"/>
        </w:rPr>
        <w:t>айси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кадом шакл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баромад мекунанд.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байналмилалии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нат; $B) Бозори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танзими гумгук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Биржа ва кори биржав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@109.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нишондиҳ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ба низоми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Воридот; $B) Содирот; $C) Содирот ва воридот; $D) Гардиши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беруна; $E) Маҷмуи маҳсулоти дохилӣ;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Марҳ</w:t>
      </w:r>
      <w:r w:rsidRPr="00AE57D9">
        <w:rPr>
          <w:rFonts w:ascii="Palatino Linotype" w:hAnsi="Palatino Linotype" w:cs="Calibri"/>
          <w:sz w:val="24"/>
          <w:szCs w:val="24"/>
        </w:rPr>
        <w:t>ила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иро аз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тартиби пай дар пай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муайян намое</w:t>
      </w:r>
      <w:r w:rsidRPr="00AE57D9">
        <w:rPr>
          <w:rFonts w:ascii="Palatino Linotype" w:hAnsi="Palatino Linotype"/>
          <w:sz w:val="24"/>
          <w:szCs w:val="24"/>
        </w:rPr>
        <w:t>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Созишномаи имтиёзноки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аи озоди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бозори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Созишномаи имтиёзноки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бозори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аи озоди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Созишн</w:t>
      </w:r>
      <w:r w:rsidRPr="00AE57D9">
        <w:rPr>
          <w:rFonts w:ascii="Palatino Linotype" w:hAnsi="Palatino Linotype"/>
          <w:sz w:val="24"/>
          <w:szCs w:val="24"/>
        </w:rPr>
        <w:t>омаи имтиёзноки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аи озоди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бозори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Созишномаи имтиёзноки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аи озоди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бозори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Созишномаи имтиёзноки </w:t>
      </w:r>
      <w:r w:rsidRPr="00AE57D9">
        <w:rPr>
          <w:rFonts w:ascii="Palatino Linotype" w:hAnsi="Palatino Linotype"/>
          <w:sz w:val="24"/>
          <w:szCs w:val="24"/>
        </w:rPr>
        <w:t>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аи озоди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бозори умум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кадоме аз ин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Calibri"/>
          <w:sz w:val="24"/>
          <w:szCs w:val="24"/>
        </w:rPr>
        <w:t>ои зерини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 ва созмонҳо Ҷ</w:t>
      </w:r>
      <w:r w:rsidRPr="00AE57D9">
        <w:rPr>
          <w:rFonts w:ascii="Palatino Linotype" w:hAnsi="Palatino Linotype" w:cs="Calibri"/>
          <w:sz w:val="24"/>
          <w:szCs w:val="24"/>
        </w:rPr>
        <w:t>ум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урии То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икистон шомил нест.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Иттифоқ</w:t>
      </w:r>
      <w:r w:rsidRPr="00AE57D9">
        <w:rPr>
          <w:rFonts w:ascii="Palatino Linotype" w:hAnsi="Palatino Linotype" w:cs="Calibri"/>
          <w:sz w:val="24"/>
          <w:szCs w:val="24"/>
        </w:rPr>
        <w:t>и Аврупо ва НАФТА; $B) Хазинаи байналмиллалии асъор; $C) ИДМ; $D) Созмони</w:t>
      </w:r>
      <w:r w:rsidRPr="00AE57D9">
        <w:rPr>
          <w:rFonts w:ascii="Palatino Linotype" w:hAnsi="Palatino Linotype"/>
          <w:sz w:val="24"/>
          <w:szCs w:val="24"/>
        </w:rPr>
        <w:t xml:space="preserve"> миллали муттаҳ</w:t>
      </w:r>
      <w:r w:rsidRPr="00AE57D9">
        <w:rPr>
          <w:rFonts w:ascii="Palatino Linotype" w:hAnsi="Palatino Linotype" w:cs="Calibri"/>
          <w:sz w:val="24"/>
          <w:szCs w:val="24"/>
        </w:rPr>
        <w:t>ид; $E) ЭКО ва С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Ш;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инҳ</w:t>
      </w:r>
      <w:r w:rsidRPr="00AE57D9">
        <w:rPr>
          <w:rFonts w:ascii="Palatino Linotype" w:hAnsi="Palatino Linotype" w:cs="Calibri"/>
          <w:sz w:val="24"/>
          <w:szCs w:val="24"/>
        </w:rPr>
        <w:t>о ба категория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дохил нестанд.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Коргарон аз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шартнома; $B) 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айрирасм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Гуреза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$D) 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расм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Сайёҳон;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араёни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</w:t>
      </w:r>
      <w:r w:rsidRPr="00AE57D9">
        <w:rPr>
          <w:rFonts w:ascii="Palatino Linotype" w:hAnsi="Palatino Linotype"/>
          <w:sz w:val="24"/>
          <w:szCs w:val="24"/>
        </w:rPr>
        <w:t>ти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кадр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баландихтисосро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меноманд.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ихтисосманд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босавод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хирадманд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доно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тисодие, ки асоси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натиро ташкил намекунанд, муайян намоед.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Сатҳ</w:t>
      </w:r>
      <w:r w:rsidRPr="00AE57D9">
        <w:rPr>
          <w:rFonts w:ascii="Palatino Linotype" w:hAnsi="Palatino Linotype" w:cs="Calibri"/>
          <w:sz w:val="24"/>
          <w:szCs w:val="24"/>
        </w:rPr>
        <w:t>и пасти даромад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музди кори паст; $B) Набудани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дори кифояи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Дурнамои ноаён барои гирифтани ихтисоси зарур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ити пасти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</w:t>
      </w:r>
      <w:r w:rsidRPr="00AE57D9">
        <w:rPr>
          <w:rFonts w:ascii="Palatino Linotype" w:hAnsi="Palatino Linotype"/>
          <w:sz w:val="24"/>
          <w:szCs w:val="24"/>
        </w:rPr>
        <w:t>$E) Нобаробарии тараққиёти иқтисодӣ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марҳ</w:t>
      </w:r>
      <w:r w:rsidRPr="00AE57D9">
        <w:rPr>
          <w:rFonts w:ascii="Palatino Linotype" w:hAnsi="Palatino Linotype" w:cs="Calibri"/>
          <w:sz w:val="24"/>
          <w:szCs w:val="24"/>
        </w:rPr>
        <w:t>илаи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асъории Иттифо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Аврупо кадом хислат хос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озоди мол ва хадамот, асъор</w:t>
      </w:r>
      <w:r w:rsidRPr="00AE57D9">
        <w:rPr>
          <w:rFonts w:ascii="Palatino Linotype" w:hAnsi="Palatino Linotype"/>
          <w:sz w:val="24"/>
          <w:szCs w:val="24"/>
        </w:rPr>
        <w:t xml:space="preserve"> дар байни мамлакатҳ</w:t>
      </w:r>
      <w:r w:rsidRPr="00AE57D9">
        <w:rPr>
          <w:rFonts w:ascii="Palatino Linotype" w:hAnsi="Palatino Linotype" w:cs="Calibri"/>
          <w:sz w:val="24"/>
          <w:szCs w:val="24"/>
        </w:rPr>
        <w:t>ои аъзои созишнома; $B)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иёти итти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сиёсати ягонаи гумрук</w:t>
      </w:r>
      <w:r w:rsidRPr="00AE57D9">
        <w:rPr>
          <w:rFonts w:ascii="Palatino Linotype" w:hAnsi="Palatino Linotype" w:cs="Cambria Math"/>
          <w:sz w:val="24"/>
          <w:szCs w:val="24"/>
        </w:rPr>
        <w:t>ӣ ва асъори</w:t>
      </w:r>
      <w:r w:rsidRPr="00AE57D9">
        <w:rPr>
          <w:rFonts w:ascii="Palatino Linotype" w:hAnsi="Palatino Linotype" w:cs="Calibri"/>
          <w:sz w:val="24"/>
          <w:szCs w:val="24"/>
        </w:rPr>
        <w:t xml:space="preserve"> нисбати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сеюм;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ӣ, асъор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технология; $D) Сиёсати ягонаи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Воридкунии асъори ягона;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инҳ</w:t>
      </w:r>
      <w:r w:rsidRPr="00AE57D9">
        <w:rPr>
          <w:rFonts w:ascii="Palatino Linotype" w:hAnsi="Palatino Linotype" w:cs="Calibri"/>
          <w:sz w:val="24"/>
          <w:szCs w:val="24"/>
        </w:rPr>
        <w:t>о ба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ҳҳ</w:t>
      </w:r>
      <w:r w:rsidRPr="00AE57D9">
        <w:rPr>
          <w:rFonts w:ascii="Palatino Linotype" w:hAnsi="Palatino Linotype" w:cs="Calibri"/>
          <w:sz w:val="24"/>
          <w:szCs w:val="24"/>
        </w:rPr>
        <w:t>ои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намешаванд.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НАТО, СММ, ХБА; $B) АСЕАН, ГУААМ, ЭКОСОС; $C) ИДМ, ЕврАзЭс; $D) СҲ</w:t>
      </w:r>
      <w:r w:rsidRPr="00AE57D9">
        <w:rPr>
          <w:rFonts w:ascii="Palatino Linotype" w:hAnsi="Palatino Linotype" w:cs="Calibri"/>
          <w:sz w:val="24"/>
          <w:szCs w:val="24"/>
        </w:rPr>
        <w:t>Ш, ИА; $E) МЕРКОСУР, НАФТА;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Мақ</w:t>
      </w:r>
      <w:r w:rsidRPr="00AE57D9">
        <w:rPr>
          <w:rFonts w:ascii="Palatino Linotype" w:hAnsi="Palatino Linotype" w:cs="Calibri"/>
          <w:sz w:val="24"/>
          <w:szCs w:val="24"/>
        </w:rPr>
        <w:t>сад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 xml:space="preserve"> иборатанд аз.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Мамлакатҳ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исман аз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ибисти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лолии худ даст кашанд; $B)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таъмин намудани гардиши озоди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сулот, сармоя,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Дар нати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аи васеъ намудани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кам кардани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мухтал</w:t>
      </w:r>
      <w:r w:rsidRPr="00AE57D9">
        <w:rPr>
          <w:rFonts w:ascii="Palatino Linotype" w:hAnsi="Palatino Linotype"/>
          <w:sz w:val="24"/>
          <w:szCs w:val="24"/>
        </w:rPr>
        <w:t>ифи ҳ</w:t>
      </w:r>
      <w:r w:rsidRPr="00AE57D9">
        <w:rPr>
          <w:rFonts w:ascii="Palatino Linotype" w:hAnsi="Palatino Linotype" w:cs="Calibri"/>
          <w:sz w:val="24"/>
          <w:szCs w:val="24"/>
        </w:rPr>
        <w:t>амкор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Ташкили бозори ягона; $E) Бартараф намудани монеа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гумрук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кадом маврид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байналмилалии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натро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амчун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анбаи «воридот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» шар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ангоме, ки дар мамлакат ва но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 ха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аз талаботи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барзиёд аст;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ангоме, ки дар мамлакат ва но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идаи давлат ха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истеъмолот аз имконият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дохилии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зиёд мешавад;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ангоми ба таври афзалиятнок в</w:t>
      </w:r>
      <w:r w:rsidRPr="00AE57D9">
        <w:rPr>
          <w:rFonts w:ascii="Palatino Linotype" w:hAnsi="Palatino Linotype"/>
          <w:sz w:val="24"/>
          <w:szCs w:val="24"/>
        </w:rPr>
        <w:t>орид намудани молу махсулот; $D) Ҳ</w:t>
      </w:r>
      <w:r w:rsidRPr="00AE57D9">
        <w:rPr>
          <w:rFonts w:ascii="Palatino Linotype" w:hAnsi="Palatino Linotype" w:cs="Calibri"/>
          <w:sz w:val="24"/>
          <w:szCs w:val="24"/>
        </w:rPr>
        <w:t>ангоми ба берун баровардани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дори зиёди асъори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ангоме ки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талабот ба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афзун мегардад;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@119.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 чанд фоизро ташкил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10%; $B) 5%; $C) 20%; $D) 15%; $E) 30%;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highlight w:val="yellow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 гуфтаҳ</w:t>
      </w:r>
      <w:r w:rsidRPr="00AE57D9">
        <w:rPr>
          <w:rFonts w:ascii="Palatino Linotype" w:hAnsi="Palatino Linotype" w:cs="Calibri"/>
          <w:sz w:val="24"/>
          <w:szCs w:val="24"/>
        </w:rPr>
        <w:t>о дуруст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Зиёда аз 80%-и истеҳ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саноатии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дар дасти мамалакат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мебошад ва </w:t>
      </w:r>
      <w:r w:rsidRPr="00AE57D9">
        <w:rPr>
          <w:rFonts w:ascii="Palatino Linotype" w:hAnsi="Palatino Linotype"/>
          <w:sz w:val="24"/>
          <w:szCs w:val="24"/>
        </w:rPr>
        <w:t>байни онҳ</w:t>
      </w:r>
      <w:r w:rsidRPr="00AE57D9">
        <w:rPr>
          <w:rFonts w:ascii="Palatino Linotype" w:hAnsi="Palatino Linotype" w:cs="Calibri"/>
          <w:sz w:val="24"/>
          <w:szCs w:val="24"/>
        </w:rPr>
        <w:t>о ра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обати шадидтарин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дорад; $B) Аз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саноати коркард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саноати мошинасоз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кимиё ва хурока аз 50% камтар мебошад, чунки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озо ба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камтар аст; $C) Зиёда аз 40%-и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мошинасоз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дасти се гурӯҳи мамлакатҳо ИМА,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/>
          <w:sz w:val="24"/>
          <w:szCs w:val="24"/>
        </w:rPr>
        <w:t>опон ва Иттифоқ</w:t>
      </w:r>
      <w:r w:rsidRPr="00AE57D9">
        <w:rPr>
          <w:rFonts w:ascii="Palatino Linotype" w:hAnsi="Palatino Linotype" w:cs="Calibri"/>
          <w:sz w:val="24"/>
          <w:szCs w:val="24"/>
        </w:rPr>
        <w:t>и Аврупо мебошад ва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асосии содирот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шумор мераванд;$D)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аввали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саноати кимиё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 xml:space="preserve">икарда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ойгиркунонида шудааст, мар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илаи охири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 бошад,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>ба роҳ</w:t>
      </w:r>
      <w:r w:rsidRPr="00AE57D9">
        <w:rPr>
          <w:rFonts w:ascii="Palatino Linotype" w:hAnsi="Palatino Linotype" w:cs="Calibri"/>
          <w:sz w:val="24"/>
          <w:szCs w:val="24"/>
        </w:rPr>
        <w:t xml:space="preserve"> монда шудааст;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амаи гуфта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кадом маврид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байналмилалии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натро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амчун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анбаи «содирот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» шар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ангоме, ки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но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 ха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аз талаботи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барзиёд аст; $B) Ва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те ки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 воридоти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 ха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исте</w:t>
      </w:r>
      <w:r w:rsidRPr="00AE57D9">
        <w:rPr>
          <w:rFonts w:ascii="Palatino Linotype" w:hAnsi="Palatino Linotype"/>
          <w:sz w:val="24"/>
          <w:szCs w:val="24"/>
        </w:rPr>
        <w:t>ъмол аз имкониятҳ</w:t>
      </w:r>
      <w:r w:rsidRPr="00AE57D9">
        <w:rPr>
          <w:rFonts w:ascii="Palatino Linotype" w:hAnsi="Palatino Linotype" w:cs="Calibri"/>
          <w:sz w:val="24"/>
          <w:szCs w:val="24"/>
        </w:rPr>
        <w:t>ои дохилии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зиёд мешавад;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ангоми ба берун баровардани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дори зиёди асъори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ангоме ки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ми талабот ба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афзун мегардад;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Зарурати иштироки мамлакат дар раванди ТБМ аз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иборат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Зиёд шудани бу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давлат; $B) Кам кардани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Пайдо кардани шарикони нав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орат; $D) Гирифтани фоидаи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Воридшавии</w:t>
      </w:r>
      <w:r w:rsidRPr="00AE57D9">
        <w:rPr>
          <w:rFonts w:ascii="Palatino Linotype" w:hAnsi="Palatino Linotype"/>
          <w:sz w:val="24"/>
          <w:szCs w:val="24"/>
        </w:rPr>
        <w:t xml:space="preserve">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давлат;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Асосгузори «назарияи баҳ</w:t>
      </w:r>
      <w:r w:rsidRPr="00AE57D9">
        <w:rPr>
          <w:rFonts w:ascii="Palatino Linotype" w:hAnsi="Palatino Linotype" w:cs="Calibri"/>
          <w:sz w:val="24"/>
          <w:szCs w:val="24"/>
        </w:rPr>
        <w:t>амвобасатгии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о» кадом олим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Борман; $B) Нувенхузе; $C) Портер; $D) Виет; $E) Пете;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Сабабҳ</w:t>
      </w:r>
      <w:r w:rsidRPr="00AE57D9">
        <w:rPr>
          <w:rFonts w:ascii="Palatino Linotype" w:hAnsi="Palatino Linotype" w:cs="Calibri"/>
          <w:sz w:val="24"/>
          <w:szCs w:val="24"/>
        </w:rPr>
        <w:t>ои асосии содироти сармояро дар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мебинед.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Иқ</w:t>
      </w:r>
      <w:r w:rsidRPr="00AE57D9">
        <w:rPr>
          <w:rFonts w:ascii="Palatino Linotype" w:hAnsi="Palatino Linotype" w:cs="Calibri"/>
          <w:sz w:val="24"/>
          <w:szCs w:val="24"/>
        </w:rPr>
        <w:t>лими мусоиди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дигар мамлакат; $B) Нобаробарии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озо ба сармоя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гуногун; $C) Пайдо шудани имконияти аз худкунии бозори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 $E) Имтиёз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гуногун дар мамлакати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абулкунандаи са</w:t>
      </w:r>
      <w:r w:rsidRPr="00AE57D9">
        <w:rPr>
          <w:rFonts w:ascii="Palatino Linotype" w:hAnsi="Palatino Linotype"/>
          <w:sz w:val="24"/>
          <w:szCs w:val="24"/>
        </w:rPr>
        <w:t>рмоя;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Сармоя дар кадом шаклҳ</w:t>
      </w:r>
      <w:r w:rsidRPr="00AE57D9">
        <w:rPr>
          <w:rFonts w:ascii="Palatino Linotype" w:hAnsi="Palatino Linotype" w:cs="Calibri"/>
          <w:sz w:val="24"/>
          <w:szCs w:val="24"/>
        </w:rPr>
        <w:t>о содир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Соҳ</w:t>
      </w:r>
      <w:r w:rsidRPr="00AE57D9">
        <w:rPr>
          <w:rFonts w:ascii="Palatino Linotype" w:hAnsi="Palatino Linotype" w:cs="Calibri"/>
          <w:sz w:val="24"/>
          <w:szCs w:val="24"/>
        </w:rPr>
        <w:t xml:space="preserve">ибкорию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им; $C)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(портфел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); $D)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Мафҳ</w:t>
      </w:r>
      <w:r w:rsidRPr="00AE57D9">
        <w:rPr>
          <w:rFonts w:ascii="Palatino Linotype" w:hAnsi="Palatino Linotype" w:cs="Calibri"/>
          <w:sz w:val="24"/>
          <w:szCs w:val="24"/>
        </w:rPr>
        <w:t>уми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лими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зо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ир мегардад.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нишонди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</w:t>
      </w:r>
      <w:r w:rsidRPr="00AE57D9">
        <w:rPr>
          <w:rFonts w:ascii="Palatino Linotype" w:hAnsi="Palatino Linotype"/>
          <w:sz w:val="24"/>
          <w:szCs w:val="24"/>
        </w:rPr>
        <w:t>аҳ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 ва сиёсӣ</w:t>
      </w:r>
      <w:r w:rsidRPr="00AE57D9">
        <w:rPr>
          <w:rFonts w:ascii="Palatino Linotype" w:hAnsi="Palatino Linotype" w:cs="Calibri"/>
          <w:sz w:val="24"/>
          <w:szCs w:val="24"/>
        </w:rPr>
        <w:t>; $B) Дар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нишонди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тисодию сиёс</w:t>
      </w:r>
      <w:r w:rsidRPr="00AE57D9">
        <w:rPr>
          <w:rFonts w:ascii="Palatino Linotype" w:hAnsi="Palatino Linotype" w:cs="Cambria Math"/>
          <w:sz w:val="24"/>
          <w:szCs w:val="24"/>
        </w:rPr>
        <w:t>ӣ ва ҳарбӣ</w:t>
      </w:r>
      <w:r w:rsidRPr="00AE57D9">
        <w:rPr>
          <w:rFonts w:ascii="Palatino Linotype" w:hAnsi="Palatino Linotype" w:cs="Calibri"/>
          <w:sz w:val="24"/>
          <w:szCs w:val="24"/>
        </w:rPr>
        <w:t>; $C) Дар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нишонди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тисодию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</w:t>
      </w:r>
      <w:r w:rsidRPr="00AE57D9">
        <w:rPr>
          <w:rFonts w:ascii="Palatino Linotype" w:hAnsi="Palatino Linotype" w:cs="Cambria Math"/>
          <w:sz w:val="24"/>
          <w:szCs w:val="24"/>
        </w:rPr>
        <w:t>ӣва фарҳангӣ</w:t>
      </w:r>
      <w:r w:rsidRPr="00AE57D9">
        <w:rPr>
          <w:rFonts w:ascii="Palatino Linotype" w:hAnsi="Palatino Linotype" w:cs="Calibri"/>
          <w:sz w:val="24"/>
          <w:szCs w:val="24"/>
        </w:rPr>
        <w:t>; $E) Дар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нишонди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тисодию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Мафҳ</w:t>
      </w:r>
      <w:r w:rsidRPr="00AE57D9">
        <w:rPr>
          <w:rFonts w:ascii="Palatino Linotype" w:hAnsi="Palatino Linotype" w:cs="Calibri"/>
          <w:sz w:val="24"/>
          <w:szCs w:val="24"/>
        </w:rPr>
        <w:t>уми дурус</w:t>
      </w:r>
      <w:r w:rsidRPr="00AE57D9">
        <w:rPr>
          <w:rFonts w:ascii="Palatino Linotype" w:hAnsi="Palatino Linotype"/>
          <w:sz w:val="24"/>
          <w:szCs w:val="24"/>
        </w:rPr>
        <w:t>ти ҳ</w:t>
      </w:r>
      <w:r w:rsidRPr="00AE57D9">
        <w:rPr>
          <w:rFonts w:ascii="Palatino Linotype" w:hAnsi="Palatino Linotype" w:cs="Calibri"/>
          <w:sz w:val="24"/>
          <w:szCs w:val="24"/>
        </w:rPr>
        <w:t>ичрати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аракати доимии одамон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ба даст овардардани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дори муайяни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 xml:space="preserve">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одамони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доим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кор ва фаъолият намудан;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одамони ба кор кобилият дошт</w:t>
      </w:r>
      <w:r w:rsidRPr="00AE57D9">
        <w:rPr>
          <w:rFonts w:ascii="Palatino Linotype" w:hAnsi="Palatino Linotype"/>
          <w:sz w:val="24"/>
          <w:szCs w:val="24"/>
        </w:rPr>
        <w:t>а аз сарҳ</w:t>
      </w:r>
      <w:r w:rsidRPr="00AE57D9">
        <w:rPr>
          <w:rFonts w:ascii="Palatino Linotype" w:hAnsi="Palatino Linotype" w:cs="Calibri"/>
          <w:sz w:val="24"/>
          <w:szCs w:val="24"/>
        </w:rPr>
        <w:t>ади мамлакати муайян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доим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мува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 xml:space="preserve">атан кор кардан;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одамони ба кор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 дошта, ки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кор намудан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ой ва макони худро иваз менамоянд;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одамони ба кор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обилият надошта, ки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 ва макони худро иваз м</w:t>
      </w:r>
      <w:r w:rsidRPr="00AE57D9">
        <w:rPr>
          <w:rFonts w:ascii="Palatino Linotype" w:hAnsi="Palatino Linotype"/>
          <w:sz w:val="24"/>
          <w:szCs w:val="24"/>
        </w:rPr>
        <w:t>енамоянд;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Созишномаи литсензион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ад; $B) Ин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муайян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ад; $C)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</w:t>
      </w:r>
      <w:r w:rsidRPr="00AE57D9">
        <w:rPr>
          <w:rFonts w:ascii="Palatino Linotype" w:hAnsi="Palatino Linotype"/>
          <w:sz w:val="24"/>
          <w:szCs w:val="24"/>
        </w:rPr>
        <w:t xml:space="preserve"> донишҳ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исман медихад; $D)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қи худро ба технология дар 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доимо намедихад; $E)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удуди муайян зиёда аз 1сол медихад;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@129.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Объектҳ</w:t>
      </w:r>
      <w:r w:rsidRPr="00AE57D9">
        <w:rPr>
          <w:rFonts w:ascii="Palatino Linotype" w:hAnsi="Palatino Linotype" w:cs="Calibri"/>
          <w:sz w:val="24"/>
          <w:szCs w:val="24"/>
        </w:rPr>
        <w:t>ои созишномаи литсензион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Ташкилоҳ</w:t>
      </w:r>
      <w:r w:rsidRPr="00AE57D9">
        <w:rPr>
          <w:rFonts w:ascii="Palatino Linotype" w:hAnsi="Palatino Linotype" w:cs="Calibri"/>
          <w:sz w:val="24"/>
          <w:szCs w:val="24"/>
        </w:rPr>
        <w:t>о, корхона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фабрика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ва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айра; $B) Патент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ихтироот, формула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схема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там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 xml:space="preserve">а ва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айра; $C)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ша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$D) Иммигрант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эмигрант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ирот;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Ташкилоти Иттиҳ</w:t>
      </w:r>
      <w:r w:rsidRPr="00AE57D9">
        <w:rPr>
          <w:rFonts w:ascii="Palatino Linotype" w:hAnsi="Palatino Linotype" w:cs="Calibri"/>
          <w:sz w:val="24"/>
          <w:szCs w:val="24"/>
        </w:rPr>
        <w:t>оди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Чумҳ</w:t>
      </w:r>
      <w:r w:rsidRPr="00AE57D9">
        <w:rPr>
          <w:rFonts w:ascii="Palatino Linotype" w:hAnsi="Palatino Linotype" w:cs="Calibri"/>
          <w:sz w:val="24"/>
          <w:szCs w:val="24"/>
        </w:rPr>
        <w:t>урии То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икистон аъзои кадом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интегратсион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СЕФТА; $B) Иттифоқи иқ</w:t>
      </w:r>
      <w:r w:rsidRPr="00AE57D9">
        <w:rPr>
          <w:rFonts w:ascii="Palatino Linotype" w:hAnsi="Palatino Linotype" w:cs="Calibri"/>
          <w:sz w:val="24"/>
          <w:szCs w:val="24"/>
        </w:rPr>
        <w:t>тисодии Осиёи Марказ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Иттиҳоди давлатҳои мустақил; $D) НАФТА ва АСЕАН; $E) Иттифоқи Аврупо ва ИДМ;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урби асъор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Нархи воҳ</w:t>
      </w:r>
      <w:r w:rsidRPr="00AE57D9">
        <w:rPr>
          <w:rFonts w:ascii="Palatino Linotype" w:hAnsi="Palatino Linotype" w:cs="Calibri"/>
          <w:sz w:val="24"/>
          <w:szCs w:val="24"/>
        </w:rPr>
        <w:t xml:space="preserve">иди асъори як мамлакат нисбати асъори мамлакати дигар; $B) Ин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харидории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 $C) Ин во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иди пули миллии м</w:t>
      </w:r>
      <w:r w:rsidRPr="00AE57D9">
        <w:rPr>
          <w:rFonts w:ascii="Palatino Linotype" w:hAnsi="Palatino Linotype"/>
          <w:sz w:val="24"/>
          <w:szCs w:val="24"/>
        </w:rPr>
        <w:t>амлакати алоҳ</w:t>
      </w:r>
      <w:r w:rsidRPr="00AE57D9">
        <w:rPr>
          <w:rFonts w:ascii="Palatino Linotype" w:hAnsi="Palatino Linotype" w:cs="Calibri"/>
          <w:sz w:val="24"/>
          <w:szCs w:val="24"/>
        </w:rPr>
        <w:t>ида; $D) Ин таносуби таркибии асъор нисбат ба доллари ИМА; $E) Ин таносуби таркибии асъор нисбат ба ЕВРО;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Муносибатҳ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гуфта чиро дар назар доранд.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намедихад; $B)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</w:t>
      </w:r>
      <w:r w:rsidRPr="00AE57D9">
        <w:rPr>
          <w:rFonts w:ascii="Palatino Linotype" w:hAnsi="Palatino Linotype"/>
          <w:sz w:val="24"/>
          <w:szCs w:val="24"/>
        </w:rPr>
        <w:t>от ё ин ки донишҳ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медихад; $C)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исман медихад; $D)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арордоди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ки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он сохиби ихтироот ё ин ки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тарафи дигар ичозатномаи истифодаи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худро ба технология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удуди муайян доимо намедихад;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авоби дурустро пайдо кардан имкон надорад;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Муносибатҳ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асъор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Робитаи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 мубодилаи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байни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шароити истифодабарии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Хизматрасон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ангоми мубодилаи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бо якдигар; $D)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амъиятие, ки дар шароити истифодабарии асъор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арор шудаанд ва ба мубодилаи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амдигар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фаъолияти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хизмат мекунанд;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</w:t>
      </w:r>
      <w:r w:rsidRPr="00AE57D9">
        <w:rPr>
          <w:rFonts w:ascii="Palatino Linotype" w:hAnsi="Palatino Linotype"/>
          <w:sz w:val="24"/>
          <w:szCs w:val="24"/>
        </w:rPr>
        <w:t>бҳ</w:t>
      </w:r>
      <w:r w:rsidRPr="00AE57D9">
        <w:rPr>
          <w:rFonts w:ascii="Palatino Linotype" w:hAnsi="Palatino Linotype" w:cs="Calibri"/>
          <w:sz w:val="24"/>
          <w:szCs w:val="24"/>
        </w:rPr>
        <w:t>о нодурустанд;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Сармоягузории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узвдон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 w:cs="Calibri"/>
          <w:sz w:val="24"/>
          <w:szCs w:val="24"/>
        </w:rPr>
        <w:t>(портфел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)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Ин раванди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удошавии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як мамлакат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шавии он ба раванди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солии дигар мамлакат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исоб меравад; $B) Гузориши сармоя дар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, ки ба сармоя</w:t>
      </w:r>
      <w:r w:rsidRPr="00AE57D9">
        <w:rPr>
          <w:rFonts w:ascii="Palatino Linotype" w:hAnsi="Palatino Linotype"/>
          <w:sz w:val="24"/>
          <w:szCs w:val="24"/>
        </w:rPr>
        <w:t>гузор 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реалии назорат аз болои объекти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гузоришавандаро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ад; $C)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ое, ки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фоиз дода мешавад; $D)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бевостиа ё ин ки бавосита ба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фоида гузошта мешавад; $E) Гу</w:t>
      </w:r>
      <w:r w:rsidRPr="00AE57D9">
        <w:rPr>
          <w:rFonts w:ascii="Palatino Linotype" w:hAnsi="Palatino Linotype"/>
          <w:sz w:val="24"/>
          <w:szCs w:val="24"/>
        </w:rPr>
        <w:t>зоштани сармоя ба 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лати зиёда аз як сол мебошад;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Сармояи 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Воситаҳ</w:t>
      </w:r>
      <w:r w:rsidRPr="00AE57D9">
        <w:rPr>
          <w:rFonts w:ascii="Palatino Linotype" w:hAnsi="Palatino Linotype" w:cs="Calibri"/>
          <w:sz w:val="24"/>
          <w:szCs w:val="24"/>
        </w:rPr>
        <w:t xml:space="preserve">ое, ки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гирифтани фоиз дода мешавад; $B) Гузориши сармоя дар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, ки ба сармоягузор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реалии назорат аз болои объекти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</w:t>
      </w:r>
      <w:r w:rsidRPr="00AE57D9">
        <w:rPr>
          <w:rFonts w:ascii="Palatino Linotype" w:hAnsi="Palatino Linotype"/>
          <w:sz w:val="24"/>
          <w:szCs w:val="24"/>
        </w:rPr>
        <w:t>узоришавандаро намедиҳ</w:t>
      </w:r>
      <w:r w:rsidRPr="00AE57D9">
        <w:rPr>
          <w:rFonts w:ascii="Palatino Linotype" w:hAnsi="Palatino Linotype" w:cs="Calibri"/>
          <w:sz w:val="24"/>
          <w:szCs w:val="24"/>
        </w:rPr>
        <w:t>ад; $C) Ин фур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ши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 барои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олии як мамлакат мебошад; $D)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бевостиа ё ин ки бавосита ба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фоида гузошта мешавад; $E) Гузоштани сармоя ба 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лати зиёда аз як сол мебоша</w:t>
      </w:r>
      <w:r w:rsidRPr="00AE57D9">
        <w:rPr>
          <w:rFonts w:ascii="Palatino Linotype" w:hAnsi="Palatino Linotype"/>
          <w:sz w:val="24"/>
          <w:szCs w:val="24"/>
        </w:rPr>
        <w:t>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Сармояи соҳ</w:t>
      </w:r>
      <w:r w:rsidRPr="00AE57D9">
        <w:rPr>
          <w:rFonts w:ascii="Palatino Linotype" w:hAnsi="Palatino Linotype" w:cs="Calibri"/>
          <w:sz w:val="24"/>
          <w:szCs w:val="24"/>
        </w:rPr>
        <w:t>ибкор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Воситаҳ</w:t>
      </w:r>
      <w:r w:rsidRPr="00AE57D9">
        <w:rPr>
          <w:rFonts w:ascii="Palatino Linotype" w:hAnsi="Palatino Linotype" w:cs="Calibri"/>
          <w:sz w:val="24"/>
          <w:szCs w:val="24"/>
        </w:rPr>
        <w:t xml:space="preserve">ое, ки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гирифтани фоиз дода мешавад; $B) Гузориши сармоя дар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, ки ба сармоягузор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реалии назорат аз болои объекти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гузоришавандаро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ад; $C) Ин фур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ши </w:t>
      </w:r>
      <w:r w:rsidRPr="00AE57D9">
        <w:rPr>
          <w:rFonts w:ascii="Palatino Linotype" w:hAnsi="Palatino Linotype"/>
          <w:sz w:val="24"/>
          <w:szCs w:val="24"/>
        </w:rPr>
        <w:t>қоғ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 барои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олии як мамлакат мебошад; $D)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бевостиа ё ин ки бавосита ба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фоида гузошта мешавад; $E) Гузоштани сармоя ба 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лати зиёда аз як сол мебошад;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Реэмигратсия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Воридшавии муҳ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ирони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мамлакати додашуда; $B)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мутахасисони баландихтисос; $C)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ияти иммигратсия аз мамлакат ва эмигратсия ба мамлакат; $D) Баргаштани эмигрант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ватан ба исти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омати доимии худ;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@139.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Мубодилаи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технология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Мубодилаи байнидавлатии донишҳ</w:t>
      </w:r>
      <w:r w:rsidRPr="00AE57D9">
        <w:rPr>
          <w:rFonts w:ascii="Palatino Linotype" w:hAnsi="Palatino Linotype" w:cs="Calibri"/>
          <w:sz w:val="24"/>
          <w:szCs w:val="24"/>
        </w:rPr>
        <w:t>ои илмию-техник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асоси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ройгон; $B) Мубодилаи дохилидавлатии дониш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илмию-техник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асоси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ройгон; $C)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</w:t>
      </w:r>
      <w:r w:rsidRPr="00AE57D9">
        <w:rPr>
          <w:rFonts w:ascii="Palatino Linotype" w:hAnsi="Palatino Linotype"/>
          <w:sz w:val="24"/>
          <w:szCs w:val="24"/>
        </w:rPr>
        <w:t xml:space="preserve"> мутахасисони баландихтисос; $D) Танзими таҳ</w:t>
      </w:r>
      <w:r w:rsidRPr="00AE57D9">
        <w:rPr>
          <w:rFonts w:ascii="Palatino Linotype" w:hAnsi="Palatino Linotype" w:cs="Calibri"/>
          <w:sz w:val="24"/>
          <w:szCs w:val="24"/>
        </w:rPr>
        <w:t>вили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байнифирмав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Омилҳ</w:t>
      </w:r>
      <w:r w:rsidRPr="00AE57D9">
        <w:rPr>
          <w:rFonts w:ascii="Palatino Linotype" w:hAnsi="Palatino Linotype" w:cs="Calibri"/>
          <w:sz w:val="24"/>
          <w:szCs w:val="24"/>
        </w:rPr>
        <w:t>ои асосии пешрафти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нави саноатии Осиёи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анубу Шар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иро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айд намоед.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Ҳ</w:t>
      </w:r>
      <w:r w:rsidRPr="00AE57D9">
        <w:rPr>
          <w:rFonts w:ascii="Palatino Linotype" w:hAnsi="Palatino Linotype" w:cs="Calibri"/>
          <w:sz w:val="24"/>
          <w:szCs w:val="24"/>
        </w:rPr>
        <w:t>авасмандкуни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 сиёсати мукаммали </w:t>
      </w:r>
      <w:r w:rsidRPr="00AE57D9">
        <w:rPr>
          <w:rFonts w:ascii="Palatino Linotype" w:hAnsi="Palatino Linotype"/>
          <w:sz w:val="24"/>
          <w:szCs w:val="24"/>
        </w:rPr>
        <w:t>робитаҳ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 меравад; $B) Истифодабарии техникаву технологияи нав; $C) Самаранок истифодабарии сармоя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албшуда ба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Истифодабарии дурусти хусусият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AE57D9">
        <w:rPr>
          <w:rFonts w:ascii="Palatino Linotype" w:hAnsi="Palatino Linotype"/>
          <w:sz w:val="24"/>
          <w:szCs w:val="24"/>
        </w:rPr>
        <w:t>; $E) 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мамлакатҳ</w:t>
      </w:r>
      <w:r w:rsidRPr="00AE57D9">
        <w:rPr>
          <w:rFonts w:ascii="Palatino Linotype" w:hAnsi="Palatino Linotype" w:cs="Calibri"/>
          <w:sz w:val="24"/>
          <w:szCs w:val="24"/>
        </w:rPr>
        <w:t>ои нави саноатии Америкаи Лотин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модели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 хос буд.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Воридотивазкунанда; $B) Ба содиротнигаронидашуда; $C) Воридотивазкунанда ва ба содиротнигаронидашуда; $D)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овардашуда нодуруст; </w:t>
      </w:r>
      <w:r w:rsidRPr="00AE57D9">
        <w:rPr>
          <w:rFonts w:ascii="Palatino Linotype" w:hAnsi="Palatino Linotype"/>
          <w:sz w:val="24"/>
          <w:szCs w:val="24"/>
        </w:rPr>
        <w:t xml:space="preserve">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мамлакатҳ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кадом проблема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асос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хос мебошанд.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Проблемаи сармоя, проблемаи истифодаи технологиҳ</w:t>
      </w:r>
      <w:r w:rsidRPr="00AE57D9">
        <w:rPr>
          <w:rFonts w:ascii="Palatino Linotype" w:hAnsi="Palatino Linotype" w:cs="Calibri"/>
          <w:sz w:val="24"/>
          <w:szCs w:val="24"/>
        </w:rPr>
        <w:t>ои нав, проблемаи истифобарии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таби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инсон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Проблемаи оби тоза, проблемаи касали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сирояткунда, проблемаи энергетик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дарёфт намудани сарчашма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нави асъо</w:t>
      </w:r>
      <w:r w:rsidRPr="00AE57D9">
        <w:rPr>
          <w:rFonts w:ascii="Palatino Linotype" w:hAnsi="Palatino Linotype"/>
          <w:sz w:val="24"/>
          <w:szCs w:val="24"/>
        </w:rPr>
        <w:t>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 $C) Проблемаи па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ншавии яро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ядро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фарсудашавии пул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проблемаи пешгир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намудани бе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урбшавии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проблеами азхудкунии 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ёнус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о; $D) Ҷавоб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нодуруст; $E) Ҷавоб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Иқ</w:t>
      </w:r>
      <w:r w:rsidRPr="00AE57D9">
        <w:rPr>
          <w:rFonts w:ascii="Palatino Linotype" w:hAnsi="Palatino Linotype" w:cs="Calibri"/>
          <w:sz w:val="24"/>
          <w:szCs w:val="24"/>
        </w:rPr>
        <w:t>тисоди</w:t>
      </w:r>
      <w:r w:rsidRPr="00AE57D9">
        <w:rPr>
          <w:rFonts w:ascii="Palatino Linotype" w:hAnsi="Palatino Linotype"/>
          <w:sz w:val="24"/>
          <w:szCs w:val="24"/>
        </w:rPr>
        <w:t>ёти дуюми (берунии) ШМА аз кадом ҳ</w:t>
      </w:r>
      <w:r w:rsidRPr="00AE57D9">
        <w:rPr>
          <w:rFonts w:ascii="Palatino Linotype" w:hAnsi="Palatino Linotype" w:cs="Calibri"/>
          <w:sz w:val="24"/>
          <w:szCs w:val="24"/>
        </w:rPr>
        <w:t>исоб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Аз ҳ</w:t>
      </w:r>
      <w:r w:rsidRPr="00AE57D9">
        <w:rPr>
          <w:rFonts w:ascii="Palatino Linotype" w:hAnsi="Palatino Linotype" w:cs="Calibri"/>
          <w:sz w:val="24"/>
          <w:szCs w:val="24"/>
        </w:rPr>
        <w:t>исоби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духтари ва филиал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бисёрмиллат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 корхона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ии дар мамлакат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арордошта;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</w:t>
      </w:r>
      <w:r w:rsidRPr="00AE57D9">
        <w:rPr>
          <w:rFonts w:ascii="Palatino Linotype" w:hAnsi="Palatino Linotype"/>
          <w:sz w:val="24"/>
          <w:szCs w:val="24"/>
        </w:rPr>
        <w:t xml:space="preserve">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мамлакатҳ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нави саноатии Осиёи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анубу Шар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модели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иёт хос буд.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Воридотивазкунанда; $B) Ба содиротнигаронидашуда; $C) Воридотивазкунанда ва ба содиротнигаронидашуда; $D)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овардашуда нодуруст;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вобҳ</w:t>
      </w:r>
      <w:r w:rsidRPr="00AE57D9">
        <w:rPr>
          <w:rFonts w:ascii="Palatino Linotype" w:hAnsi="Palatino Linotype" w:cs="Calibri"/>
          <w:sz w:val="24"/>
          <w:szCs w:val="24"/>
        </w:rPr>
        <w:t>ои овардашуда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@145.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раванди ҳ</w:t>
      </w:r>
      <w:r w:rsidRPr="00AE57D9">
        <w:rPr>
          <w:rFonts w:ascii="Palatino Linotype" w:hAnsi="Palatino Linotype" w:cs="Calibri"/>
          <w:sz w:val="24"/>
          <w:szCs w:val="24"/>
        </w:rPr>
        <w:t>амгироии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як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атор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субъектив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объектив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таъсир мерасонанд, ки асоситаринашон кадом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оянд.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Глобализатсияи (оламшумулии)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виятёбии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</w:t>
      </w:r>
      <w:r w:rsidRPr="00AE57D9">
        <w:rPr>
          <w:rFonts w:ascii="Palatino Linotype" w:hAnsi="Palatino Linotype"/>
          <w:sz w:val="24"/>
          <w:szCs w:val="24"/>
        </w:rPr>
        <w:t>ти байналхалқ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нат; $C) Табаддулоти умуми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онии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Баланд будани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кушодии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амаи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овардашуда ба раванди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таъсир мерасонанд;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@146.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онӣ чиро фаро мегирад.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Бозори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онӣ; $B)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истеъмолоти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Муносибатҳои иқтисодии байни давлатҳо;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Барои иқ</w:t>
      </w:r>
      <w:r w:rsidRPr="00AE57D9">
        <w:rPr>
          <w:rFonts w:ascii="Palatino Linotype" w:hAnsi="Palatino Linotype" w:cs="Calibri"/>
          <w:sz w:val="24"/>
          <w:szCs w:val="24"/>
        </w:rPr>
        <w:t>тисодиёти рушди уствор кадом хислат хос намебошад.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Иқ</w:t>
      </w:r>
      <w:r w:rsidRPr="00AE57D9">
        <w:rPr>
          <w:rFonts w:ascii="Palatino Linotype" w:hAnsi="Palatino Linotype" w:cs="Calibri"/>
          <w:sz w:val="24"/>
          <w:szCs w:val="24"/>
        </w:rPr>
        <w:t>тисоди омехта, вале бо бартарияти моликияти 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 ва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хизмат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асоси механизми бозор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баланди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гузории даромад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</w:t>
      </w:r>
      <w:r w:rsidRPr="00AE57D9">
        <w:rPr>
          <w:rFonts w:ascii="Palatino Linotype" w:hAnsi="Palatino Linotype"/>
          <w:sz w:val="24"/>
          <w:szCs w:val="24"/>
        </w:rPr>
        <w:t xml:space="preserve"> истеҳ</w:t>
      </w:r>
      <w:r w:rsidRPr="00AE57D9">
        <w:rPr>
          <w:rFonts w:ascii="Palatino Linotype" w:hAnsi="Palatino Linotype" w:cs="Calibri"/>
          <w:sz w:val="24"/>
          <w:szCs w:val="24"/>
        </w:rPr>
        <w:t>солот, тад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оти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ияи маводи та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рибавию конструктор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маориф; $D)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соли 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асоси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шаи мураттабкардаи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укумат сурат мегирад; $E) Ҳамаи ҷавобҳо нодурустанд;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Самтҳ</w:t>
      </w:r>
      <w:r w:rsidRPr="00AE57D9">
        <w:rPr>
          <w:rFonts w:ascii="Palatino Linotype" w:hAnsi="Palatino Linotype" w:cs="Calibri"/>
          <w:sz w:val="24"/>
          <w:szCs w:val="24"/>
        </w:rPr>
        <w:t>ои асосии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кадоманд.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 аз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ба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икарда; $B)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</w:t>
      </w:r>
      <w:r w:rsidRPr="00AE57D9">
        <w:rPr>
          <w:rFonts w:ascii="Palatino Linotype" w:hAnsi="Palatino Linotype"/>
          <w:sz w:val="24"/>
          <w:szCs w:val="24"/>
        </w:rPr>
        <w:t>ати мутахассисони мамлакатҳ</w:t>
      </w:r>
      <w:r w:rsidRPr="00AE57D9">
        <w:rPr>
          <w:rFonts w:ascii="Palatino Linotype" w:hAnsi="Palatino Linotype" w:cs="Calibri"/>
          <w:sz w:val="24"/>
          <w:szCs w:val="24"/>
        </w:rPr>
        <w:t>ои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 ба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инкишоф; $C)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инкишоф; $D)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 аз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соби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сотсиалист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@149.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Фарқ</w:t>
      </w:r>
      <w:r w:rsidRPr="00AE57D9">
        <w:rPr>
          <w:rFonts w:ascii="Palatino Linotype" w:hAnsi="Palatino Linotype" w:cs="Calibri"/>
          <w:sz w:val="24"/>
          <w:szCs w:val="24"/>
        </w:rPr>
        <w:t>ияти сармоягузории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им аз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(портфел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) дар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Умуман фарқ</w:t>
      </w:r>
      <w:r w:rsidRPr="00AE57D9">
        <w:rPr>
          <w:rFonts w:ascii="Palatino Linotype" w:hAnsi="Palatino Linotype" w:cs="Calibri"/>
          <w:sz w:val="24"/>
          <w:szCs w:val="24"/>
        </w:rPr>
        <w:t>ият надорад; $B) Сармоягузории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фоидаи зиёдтар дорад;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 w:cs="Calibri"/>
          <w:sz w:val="24"/>
          <w:szCs w:val="24"/>
        </w:rPr>
        <w:t xml:space="preserve">$C) Сармоягузории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фоидаи зиёдтар дорад; $D) Сармоягузории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имконияти идоракунии объе</w:t>
      </w:r>
      <w:r w:rsidRPr="00AE57D9">
        <w:rPr>
          <w:rFonts w:ascii="Palatino Linotype" w:hAnsi="Palatino Linotype"/>
          <w:sz w:val="24"/>
          <w:szCs w:val="24"/>
        </w:rPr>
        <w:t>кти сармоягузориро медиҳ</w:t>
      </w:r>
      <w:r w:rsidRPr="00AE57D9">
        <w:rPr>
          <w:rFonts w:ascii="Palatino Linotype" w:hAnsi="Palatino Linotype" w:cs="Calibri"/>
          <w:sz w:val="24"/>
          <w:szCs w:val="24"/>
        </w:rPr>
        <w:t xml:space="preserve">ад, сармоягузории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бошад имконияти идоракуниро надода, гирифтани фоидаро таъмин менамояд; $E) Сармоягузории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 фоидаи зиёдтар надорад;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Шаклҳ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асосии МИБ-ро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айд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нат, </w:t>
      </w:r>
      <w:r w:rsidRPr="00AE57D9">
        <w:rPr>
          <w:rFonts w:ascii="Palatino Linotype" w:hAnsi="Palatino Linotype"/>
          <w:sz w:val="24"/>
          <w:szCs w:val="24"/>
        </w:rPr>
        <w:t>муносибатҳ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сармоя, ва интегратсияи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сармоя,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мубодилаи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/>
          <w:sz w:val="24"/>
          <w:szCs w:val="24"/>
        </w:rPr>
        <w:t>, муносибатҳ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интегратсияи иктисод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мубодилаи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дохилии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сармоя, мубодилаи тест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мун</w:t>
      </w:r>
      <w:r w:rsidRPr="00AE57D9">
        <w:rPr>
          <w:rFonts w:ascii="Palatino Linotype" w:hAnsi="Palatino Linotype"/>
          <w:sz w:val="24"/>
          <w:szCs w:val="24"/>
        </w:rPr>
        <w:t>осибатҳ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интегратсияи иктисод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Муносибати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асъори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интегратсияи иктисод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Иммигратсия гуфта чиро мефаҳ</w:t>
      </w:r>
      <w:r w:rsidRPr="00AE57D9">
        <w:rPr>
          <w:rFonts w:ascii="Palatino Linotype" w:hAnsi="Palatino Linotype" w:cs="Calibri"/>
          <w:sz w:val="24"/>
          <w:szCs w:val="24"/>
        </w:rPr>
        <w:t>мед.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Воридшавии аҳ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ба давлат; $B)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ойивазкунии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аз як давлат ба давлати дигар; $C) Баромадани мутахассисони баландихтисос аз давлат; $D) Баромадани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аз давлат; $E) Воридшавии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надошта ба давлат;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Эммигратсия кадом равандро дар назар 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Баромадани мутахассисони баландихтисос аз давлат; $B) Баромадани аҳ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аз давлат; $C) Воридшавии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дошта ба давлат; $D)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ойивазкунии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обитлияти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дош</w:t>
      </w:r>
      <w:r w:rsidRPr="00AE57D9">
        <w:rPr>
          <w:rFonts w:ascii="Palatino Linotype" w:hAnsi="Palatino Linotype"/>
          <w:sz w:val="24"/>
          <w:szCs w:val="24"/>
        </w:rPr>
        <w:t xml:space="preserve">та аз як давлат ба давлати дигар;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ойивазкунии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обитлияти 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надошта аз як давлат ба давлати дигар;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шаклҳ</w:t>
      </w:r>
      <w:r w:rsidRPr="00AE57D9">
        <w:rPr>
          <w:rFonts w:ascii="Palatino Linotype" w:hAnsi="Palatino Linotype" w:cs="Calibri"/>
          <w:sz w:val="24"/>
          <w:szCs w:val="24"/>
        </w:rPr>
        <w:t>ои 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вили технология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дохил намешаванд.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Мубодилаи иттилоотии комёбиҳ</w:t>
      </w:r>
      <w:r w:rsidRPr="00AE57D9">
        <w:rPr>
          <w:rFonts w:ascii="Palatino Linotype" w:hAnsi="Palatino Linotype" w:cs="Calibri"/>
          <w:sz w:val="24"/>
          <w:szCs w:val="24"/>
        </w:rPr>
        <w:t>ои илмию 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литсензион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Му</w:t>
      </w:r>
      <w:r w:rsidRPr="00AE57D9">
        <w:rPr>
          <w:rFonts w:ascii="Palatino Linotype" w:hAnsi="Palatino Linotype"/>
          <w:sz w:val="24"/>
          <w:szCs w:val="24"/>
        </w:rPr>
        <w:t>соидати техникии байналхалқ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Мубодилаи китобу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алла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илм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Мубодилаи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комплекси агросаноат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Вобаста аз манбаъ сармоя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удо мешавад ба.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Соҳ</w:t>
      </w:r>
      <w:r w:rsidRPr="00AE57D9">
        <w:rPr>
          <w:rFonts w:ascii="Palatino Linotype" w:hAnsi="Palatino Linotype" w:cs="Calibri"/>
          <w:sz w:val="24"/>
          <w:szCs w:val="24"/>
        </w:rPr>
        <w:t>ибкор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 ва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им ва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им; $C) Расм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ва </w:t>
      </w:r>
      <w:r w:rsidRPr="00AE57D9">
        <w:rPr>
          <w:rFonts w:ascii="Palatino Linotype" w:hAnsi="Palatino Linotype" w:cs="Calibri"/>
          <w:sz w:val="24"/>
          <w:szCs w:val="24"/>
        </w:rPr>
        <w:t>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</w:t>
      </w:r>
      <w:r w:rsidRPr="00AE57D9">
        <w:rPr>
          <w:rFonts w:ascii="Palatino Linotype" w:hAnsi="Palatino Linotype"/>
          <w:sz w:val="24"/>
          <w:szCs w:val="24"/>
        </w:rPr>
        <w:t>Сармояи созмонҳ</w:t>
      </w:r>
      <w:r w:rsidRPr="00AE57D9">
        <w:rPr>
          <w:rFonts w:ascii="Palatino Linotype" w:hAnsi="Palatino Linotype" w:cs="Calibri"/>
          <w:sz w:val="24"/>
          <w:szCs w:val="24"/>
        </w:rPr>
        <w:t>ои ифротгаро; $E) Сармояи кутоҳмуддат ва миёнамуддат;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Сармоягузори мустақ</w:t>
      </w:r>
      <w:r w:rsidRPr="00AE57D9">
        <w:rPr>
          <w:rFonts w:ascii="Palatino Linotype" w:hAnsi="Palatino Linotype" w:cs="Calibri"/>
          <w:sz w:val="24"/>
          <w:szCs w:val="24"/>
        </w:rPr>
        <w:t>им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Гузоштани сармоя ба мақ</w:t>
      </w:r>
      <w:r w:rsidRPr="00AE57D9">
        <w:rPr>
          <w:rFonts w:ascii="Palatino Linotype" w:hAnsi="Palatino Linotype" w:cs="Calibri"/>
          <w:sz w:val="24"/>
          <w:szCs w:val="24"/>
        </w:rPr>
        <w:t>сади ба даст овардани манфиати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ойгиронии сармоя таъмин менамояд; $B) Гузориши сармоя дар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, ки ба сармоягузор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реалии назорат аз болои объекти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гузоришавандаро намеди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ад; $C)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ое, ки ба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гирифтани фоиз дода мешаванд ва ба дорандаи он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назорати истифодаи онро фаро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меорад; $D) Восита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бевости</w:t>
      </w:r>
      <w:r w:rsidRPr="00AE57D9">
        <w:rPr>
          <w:rFonts w:ascii="Palatino Linotype" w:hAnsi="Palatino Linotype"/>
          <w:sz w:val="24"/>
          <w:szCs w:val="24"/>
        </w:rPr>
        <w:t>а ё ин ки бавосита ба истеҳ</w:t>
      </w:r>
      <w:r w:rsidRPr="00AE57D9">
        <w:rPr>
          <w:rFonts w:ascii="Palatino Linotype" w:hAnsi="Palatino Linotype" w:cs="Calibri"/>
          <w:sz w:val="24"/>
          <w:szCs w:val="24"/>
        </w:rPr>
        <w:t>солот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фоида гузошта мешавад; $E) Гузоштани сармоя ба 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лати зиёда аз як сол мебошад;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Содироти сармоя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Ин раванди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удошавии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як мамлакат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шавии он ба раванди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/>
          <w:sz w:val="24"/>
          <w:szCs w:val="24"/>
        </w:rPr>
        <w:t>ии дигар мамлакат ба ҳ</w:t>
      </w:r>
      <w:r w:rsidRPr="00AE57D9">
        <w:rPr>
          <w:rFonts w:ascii="Palatino Linotype" w:hAnsi="Palatino Linotype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ши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 барои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олии як мамлакат мебошад; $D) Ин пайвастшавии раванди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ида мебошад;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</w:t>
      </w:r>
      <w:r w:rsidRPr="00AE57D9">
        <w:rPr>
          <w:rFonts w:ascii="Palatino Linotype" w:hAnsi="Palatino Linotype"/>
          <w:sz w:val="24"/>
          <w:szCs w:val="24"/>
        </w:rPr>
        <w:t>бҳ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Вобаста аз мақ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гузориш сармоя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удо мешавад ба.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Расм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ибкор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им;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им; $D)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муддат ва дарозмуддат; $E)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байналмилал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Сармояи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узвдони (портфел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) дар та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рибаи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асосан дар кадом шакл сод</w:t>
      </w:r>
      <w:r w:rsidRPr="00AE57D9">
        <w:rPr>
          <w:rFonts w:ascii="Palatino Linotype" w:hAnsi="Palatino Linotype"/>
          <w:sz w:val="24"/>
          <w:szCs w:val="24"/>
        </w:rPr>
        <w:t>ир карда мешавад.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шакли харидани саҳ</w:t>
      </w:r>
      <w:r w:rsidRPr="00AE57D9">
        <w:rPr>
          <w:rFonts w:ascii="Palatino Linotype" w:hAnsi="Palatino Linotype" w:cs="Calibri"/>
          <w:sz w:val="24"/>
          <w:szCs w:val="24"/>
        </w:rPr>
        <w:t>мия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о, вом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ва дигар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 кишвар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шартномаи байни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укумат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Дар шакли иштирок дар биржа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 шакли та</w:t>
      </w:r>
      <w:r w:rsidRPr="00AE57D9">
        <w:rPr>
          <w:rFonts w:ascii="Palatino Linotype" w:hAnsi="Palatino Linotype"/>
          <w:sz w:val="24"/>
          <w:szCs w:val="24"/>
        </w:rPr>
        <w:t>шкил намудани корхонаи муштарак; $E) Дар шакли ташкил намудани корхонаи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и кишвар;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@159.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Мамлакатҳ</w:t>
      </w:r>
      <w:r w:rsidRPr="00AE57D9">
        <w:rPr>
          <w:rFonts w:ascii="Palatino Linotype" w:hAnsi="Palatino Linotype" w:cs="Calibri"/>
          <w:sz w:val="24"/>
          <w:szCs w:val="24"/>
        </w:rPr>
        <w:t>ои гур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«Бабр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Осиёг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»-ро номбар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Кореяи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ануб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Сингапур, Гонконг, Малайзия; $B) Кореяи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ануб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Сингапур, Чопон, Малайзия; $C) Кореяи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ануб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Сингапур, Австралия</w:t>
      </w:r>
      <w:r w:rsidRPr="00AE57D9">
        <w:rPr>
          <w:rFonts w:ascii="Palatino Linotype" w:hAnsi="Palatino Linotype"/>
          <w:sz w:val="24"/>
          <w:szCs w:val="24"/>
        </w:rPr>
        <w:t>, Малайзия; $D) Қазоқистон, Сингапур, Гонконг, Малайзия; $E) Хитой, Сингапур, Филиппин, Кореяи Шимол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 сифати объектхои МИБ баромад мекунанд.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Молҳ</w:t>
      </w:r>
      <w:r w:rsidRPr="00AE57D9">
        <w:rPr>
          <w:rFonts w:ascii="Palatino Linotype" w:hAnsi="Palatino Linotype" w:cs="Calibri"/>
          <w:sz w:val="24"/>
          <w:szCs w:val="24"/>
        </w:rPr>
        <w:t>о ва хизмат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ое, ки дар доираи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гардиш меёбанд; $B) Ташкилот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қтисодие, ки муносибатҳ</w:t>
      </w:r>
      <w:r w:rsidRPr="00AE57D9">
        <w:rPr>
          <w:rFonts w:ascii="Palatino Linotype" w:hAnsi="Palatino Linotype" w:cs="Calibri"/>
          <w:sz w:val="24"/>
          <w:szCs w:val="24"/>
        </w:rPr>
        <w:t>ои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оро дар арсаи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они танзим мегардонанд;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амкории бисёртарафа гуногун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ва ташкилот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доираи экология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алли масъала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характери умумибашари дошта; $D)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дар со</w:t>
      </w:r>
      <w:r w:rsidRPr="00AE57D9">
        <w:rPr>
          <w:rFonts w:ascii="Palatino Linotype" w:hAnsi="Palatino Linotype"/>
          <w:sz w:val="24"/>
          <w:szCs w:val="24"/>
        </w:rPr>
        <w:t>хти гузариш қ</w:t>
      </w:r>
      <w:r w:rsidRPr="00AE57D9">
        <w:rPr>
          <w:rFonts w:ascii="Palatino Linotype" w:hAnsi="Palatino Linotype" w:cs="Calibri"/>
          <w:sz w:val="24"/>
          <w:szCs w:val="24"/>
        </w:rPr>
        <w:t xml:space="preserve">арордошта; </w:t>
      </w:r>
      <w:r w:rsidRPr="00AE57D9">
        <w:rPr>
          <w:rFonts w:ascii="Palatino Linotype" w:hAnsi="Palatino Linotype"/>
          <w:sz w:val="24"/>
          <w:szCs w:val="24"/>
        </w:rPr>
        <w:t>$E) Мамлакатҳ</w:t>
      </w:r>
      <w:r w:rsidRPr="00AE57D9">
        <w:rPr>
          <w:rFonts w:ascii="Palatino Linotype" w:hAnsi="Palatino Linotype" w:cs="Calibri"/>
          <w:sz w:val="24"/>
          <w:szCs w:val="24"/>
        </w:rPr>
        <w:t>ои р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инкишоф ва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>икарда;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 чунин хусусият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дорад.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Баланд шудани нақ</w:t>
      </w:r>
      <w:r w:rsidRPr="00AE57D9">
        <w:rPr>
          <w:rFonts w:ascii="Palatino Linotype" w:hAnsi="Palatino Linotype" w:cs="Calibri"/>
          <w:sz w:val="24"/>
          <w:szCs w:val="24"/>
        </w:rPr>
        <w:t>ши ФИБ дар тара</w:t>
      </w:r>
      <w:r w:rsidRPr="00AE57D9">
        <w:rPr>
          <w:rFonts w:ascii="Palatino Linotype" w:hAnsi="Palatino Linotype"/>
          <w:sz w:val="24"/>
          <w:szCs w:val="24"/>
        </w:rPr>
        <w:t>ққ</w:t>
      </w:r>
      <w:r w:rsidRPr="00AE57D9">
        <w:rPr>
          <w:rFonts w:ascii="Palatino Linotype" w:hAnsi="Palatino Linotype" w:cs="Calibri"/>
          <w:sz w:val="24"/>
          <w:szCs w:val="24"/>
        </w:rPr>
        <w:t xml:space="preserve">иёти давлат; $B) Зиёд гардидани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иссаи хадамот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</w:t>
      </w:r>
      <w:r w:rsidRPr="00AE57D9">
        <w:rPr>
          <w:rFonts w:ascii="Palatino Linotype" w:hAnsi="Palatino Linotype"/>
          <w:sz w:val="24"/>
          <w:szCs w:val="24"/>
        </w:rPr>
        <w:t>Умумибашари гардонидани бозори молияв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зиёд гардонидани 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аи вобастагии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аз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амдигар; $D) Зиёд шудани суръати пешравии раванди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та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рибаи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кадом шакли содироти сармоя ба мамлакати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абулкунандаи сармояи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фоиданоктар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Сармояи давлат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хусус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</w:t>
      </w:r>
      <w:r w:rsidRPr="00AE57D9">
        <w:rPr>
          <w:rFonts w:ascii="Palatino Linotype" w:hAnsi="Palatino Linotype"/>
          <w:sz w:val="24"/>
          <w:szCs w:val="24"/>
        </w:rPr>
        <w:t>Сармоягузории мустақ</w:t>
      </w:r>
      <w:r w:rsidRPr="00AE57D9">
        <w:rPr>
          <w:rFonts w:ascii="Palatino Linotype" w:hAnsi="Palatino Linotype" w:cs="Calibri"/>
          <w:sz w:val="24"/>
          <w:szCs w:val="24"/>
        </w:rPr>
        <w:t>ими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Сармояи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Сармоягузори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им; $E) Ҳамаи ҷавобҳо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Баҳ</w:t>
      </w:r>
      <w:r w:rsidRPr="00AE57D9">
        <w:rPr>
          <w:rFonts w:ascii="Palatino Linotype" w:hAnsi="Palatino Linotype" w:cs="Calibri"/>
          <w:sz w:val="24"/>
          <w:szCs w:val="24"/>
        </w:rPr>
        <w:t>амвобастагии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Робитаи мутақ</w:t>
      </w:r>
      <w:r w:rsidRPr="00AE57D9">
        <w:rPr>
          <w:rFonts w:ascii="Palatino Linotype" w:hAnsi="Palatino Linotype" w:cs="Calibri"/>
          <w:sz w:val="24"/>
          <w:szCs w:val="24"/>
        </w:rPr>
        <w:t>обилаи муста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ками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асоси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Робитаи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или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дар асоси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Робитаи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или субъектони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</w:t>
      </w:r>
      <w:r w:rsidRPr="00AE57D9">
        <w:rPr>
          <w:rFonts w:ascii="Palatino Linotype" w:hAnsi="Palatino Linotype"/>
          <w:sz w:val="24"/>
          <w:szCs w:val="24"/>
        </w:rPr>
        <w:t>и мамлакатҳ</w:t>
      </w:r>
      <w:r w:rsidRPr="00AE57D9">
        <w:rPr>
          <w:rFonts w:ascii="Palatino Linotype" w:hAnsi="Palatino Linotype" w:cs="Calibri"/>
          <w:sz w:val="24"/>
          <w:szCs w:val="24"/>
        </w:rPr>
        <w:t>о; $D) Робитаи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идаи субъектони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@164.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муосир ин.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Тақ</w:t>
      </w:r>
      <w:r w:rsidRPr="00AE57D9">
        <w:rPr>
          <w:rFonts w:ascii="Palatino Linotype" w:hAnsi="Palatino Linotype" w:cs="Calibri"/>
          <w:sz w:val="24"/>
          <w:szCs w:val="24"/>
        </w:rPr>
        <w:t>вият додани робита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байниякдигарии байни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гуногун; $B) Ташкили системаи байнидавлатии махсусгардонии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коопер</w:t>
      </w:r>
      <w:r w:rsidRPr="00AE57D9">
        <w:rPr>
          <w:rFonts w:ascii="Palatino Linotype" w:hAnsi="Palatino Linotype"/>
          <w:sz w:val="24"/>
          <w:szCs w:val="24"/>
        </w:rPr>
        <w:t>атсияи истеҳ</w:t>
      </w:r>
      <w:r w:rsidRPr="00AE57D9">
        <w:rPr>
          <w:rFonts w:ascii="Palatino Linotype" w:hAnsi="Palatino Linotype" w:cs="Calibri"/>
          <w:sz w:val="24"/>
          <w:szCs w:val="24"/>
        </w:rPr>
        <w:t>солот; $C)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вият додани робита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байниякдигар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вобастагии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муосир; $D) Ташаккул ва инкишофи система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миллии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ало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ида мебошад;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Инкишофи муносибатҳ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чунин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вобаста мебошанд;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Вазъи табиию-иқ</w:t>
      </w:r>
      <w:r w:rsidRPr="00AE57D9">
        <w:rPr>
          <w:rFonts w:ascii="Palatino Linotype" w:hAnsi="Palatino Linotype" w:cs="Calibri"/>
          <w:sz w:val="24"/>
          <w:szCs w:val="24"/>
        </w:rPr>
        <w:t>лим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демограф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илмию-техник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ичтимо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миллию-этник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Инкишофи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содироти сармоя, мубодилаи иттилоот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илмию-тех</w:t>
      </w:r>
      <w:r w:rsidRPr="00AE57D9">
        <w:rPr>
          <w:rFonts w:ascii="Palatino Linotype" w:hAnsi="Palatino Linotype"/>
          <w:sz w:val="24"/>
          <w:szCs w:val="24"/>
        </w:rPr>
        <w:t>ник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Мав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еи мамлакат дар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он; $D)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виятёбии 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нат;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Дар шароити иқ</w:t>
      </w:r>
      <w:r w:rsidRPr="00AE57D9">
        <w:rPr>
          <w:rFonts w:ascii="Palatino Linotype" w:hAnsi="Palatino Linotype" w:cs="Calibri"/>
          <w:sz w:val="24"/>
          <w:szCs w:val="24"/>
        </w:rPr>
        <w:t>тисодиёти кушод ба вуҷуд меояд.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Инкишофи истеҳ</w:t>
      </w:r>
      <w:r w:rsidRPr="00AE57D9">
        <w:rPr>
          <w:rFonts w:ascii="Palatino Linotype" w:hAnsi="Palatino Linotype" w:cs="Calibri"/>
          <w:sz w:val="24"/>
          <w:szCs w:val="24"/>
        </w:rPr>
        <w:t>солоти содирот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лими мусоиди инвеститсион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Нест кардани марзи </w:t>
      </w:r>
      <w:r w:rsidRPr="00AE57D9">
        <w:rPr>
          <w:rFonts w:ascii="Palatino Linotype" w:hAnsi="Palatino Linotype"/>
          <w:sz w:val="24"/>
          <w:szCs w:val="24"/>
        </w:rPr>
        <w:t>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Тобеъ кардани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манфиати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ширкат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фаромиллал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Пайдо шудани ро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бозори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Тақ</w:t>
      </w:r>
      <w:r w:rsidRPr="00AE57D9">
        <w:rPr>
          <w:rFonts w:ascii="Palatino Linotype" w:hAnsi="Palatino Linotype" w:cs="Calibri"/>
          <w:sz w:val="24"/>
          <w:szCs w:val="24"/>
        </w:rPr>
        <w:t>симоти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ии 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нат чиро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меорад.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Кам намудани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Т</w:t>
      </w:r>
      <w:r w:rsidRPr="00AE57D9">
        <w:rPr>
          <w:rFonts w:ascii="Palatino Linotype" w:hAnsi="Palatino Linotype"/>
          <w:sz w:val="24"/>
          <w:szCs w:val="24"/>
        </w:rPr>
        <w:t>ашкили истеҳ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солоти содиротиро; $C) Гузаронидани як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исми омил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солотро ба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содиротии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тисодиёт; $D) Зиёд гардонии талабот ба молхои хоричиро;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овардашударо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меорад;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@168.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Инвеститсияи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содироти сармоя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Гузоштани сармоя дар шакли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мол ба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алб намудани фоида и</w:t>
      </w:r>
      <w:r w:rsidRPr="00AE57D9">
        <w:rPr>
          <w:rFonts w:ascii="Palatino Linotype" w:hAnsi="Palatino Linotype"/>
          <w:sz w:val="24"/>
          <w:szCs w:val="24"/>
        </w:rPr>
        <w:t>нчунин гирифтани манфиати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Гузоштани сармоя дар шакли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мол дар дохили мамлакат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гирифтани фоида инчунин гирифтани манфиати 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Гузоштани сармоя дар шакли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мол ба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сади гирифтани манфиати </w:t>
      </w:r>
      <w:r w:rsidRPr="00AE57D9">
        <w:rPr>
          <w:rFonts w:ascii="Palatino Linotype" w:hAnsi="Palatino Linotype"/>
          <w:sz w:val="24"/>
          <w:szCs w:val="24"/>
        </w:rPr>
        <w:t>сиёс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Гузоштани сармоя дар шакли пул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ё ин ки мол ба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 тан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ба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расонидани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мак;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@169.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Баланси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чист.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Таносуби байни арзиши содирот ва воридоти молҳ</w:t>
      </w:r>
      <w:r w:rsidRPr="00AE57D9">
        <w:rPr>
          <w:rFonts w:ascii="Palatino Linotype" w:hAnsi="Palatino Linotype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дохилию хори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ии мамлакат;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исоби даромад ва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оти бал</w:t>
      </w:r>
      <w:r w:rsidRPr="00AE57D9">
        <w:rPr>
          <w:rFonts w:ascii="Palatino Linotype" w:hAnsi="Palatino Linotype"/>
          <w:sz w:val="24"/>
          <w:szCs w:val="24"/>
        </w:rPr>
        <w:t>анси пардохти мамлакат дар давраи муайян; $E) 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Саҳ</w:t>
      </w:r>
      <w:r w:rsidRPr="00AE57D9">
        <w:rPr>
          <w:rFonts w:ascii="Palatino Linotype" w:hAnsi="Palatino Linotype" w:cs="Calibri"/>
          <w:sz w:val="24"/>
          <w:szCs w:val="24"/>
        </w:rPr>
        <w:t>ми меркантилистон дар назарияи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мебошад.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Аввалин шуда аҳ</w:t>
      </w:r>
      <w:r w:rsidRPr="00AE57D9">
        <w:rPr>
          <w:rFonts w:ascii="Palatino Linotype" w:hAnsi="Palatino Linotype" w:cs="Calibri"/>
          <w:sz w:val="24"/>
          <w:szCs w:val="24"/>
        </w:rPr>
        <w:t>амияти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беруниро барои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 ва инкишофи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тисодиёт муайян намуданд; $B) Асос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и назарияи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берунии протексионистиро таъсис доданд; $C) На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ши давлатро дар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орати берун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муайян намуданд; $D) Аввалин шуда баланси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оратро маънидод ва та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ассум намуданд;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@171.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Иттиҳ</w:t>
      </w:r>
      <w:r w:rsidRPr="00AE57D9">
        <w:rPr>
          <w:rFonts w:ascii="Palatino Linotype" w:hAnsi="Palatino Linotype" w:cs="Calibri"/>
          <w:sz w:val="24"/>
          <w:szCs w:val="24"/>
        </w:rPr>
        <w:t>оди давлат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ил-ИДМ (СНГ) кадом сол ва дар ку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 таъсис дода шуда буд.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Соли 1990 дар Минск; $B) Соли 1990 дар Москва; $C) Соли 1991 дар Минск; $D) Соли 1991 дар Москва; $E) Соли 1993 дар Киев;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@172.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сабабҳ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содироти сармояи </w:t>
      </w:r>
      <w:r w:rsidRPr="00AE57D9">
        <w:rPr>
          <w:rFonts w:ascii="Palatino Linotype" w:hAnsi="Palatino Linotype"/>
          <w:sz w:val="24"/>
          <w:szCs w:val="24"/>
        </w:rPr>
        <w:t>номбар карда шуда дуруст аст.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Нобаробрии тақ</w:t>
      </w:r>
      <w:r w:rsidRPr="00AE57D9">
        <w:rPr>
          <w:rFonts w:ascii="Palatino Linotype" w:hAnsi="Palatino Linotype" w:cs="Calibri"/>
          <w:sz w:val="24"/>
          <w:szCs w:val="24"/>
        </w:rPr>
        <w:t>озо ба сармоя дар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гуногун; $B) Пайдо шудани имконияти азхудкунии бозори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Ашёи хом ва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кории нисбатан арзон дар дигар мамлакат; $D)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лими мусоиди сармоягузор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дигар мамлакат</w:t>
      </w:r>
      <w:r w:rsidRPr="00AE57D9">
        <w:rPr>
          <w:rFonts w:ascii="Palatino Linotype" w:hAnsi="Palatino Linotype"/>
          <w:sz w:val="24"/>
          <w:szCs w:val="24"/>
        </w:rPr>
        <w:t>; $E) 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@173.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Ширкатҳ</w:t>
      </w:r>
      <w:r w:rsidRPr="00AE57D9">
        <w:rPr>
          <w:rFonts w:ascii="Palatino Linotype" w:hAnsi="Palatino Linotype" w:cs="Calibri"/>
          <w:sz w:val="24"/>
          <w:szCs w:val="24"/>
        </w:rPr>
        <w:t>ои фаромилал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асоси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уд меоянд.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Дар асоси сармоягузориҳ</w:t>
      </w:r>
      <w:r w:rsidRPr="00AE57D9">
        <w:rPr>
          <w:rFonts w:ascii="Palatino Linotype" w:hAnsi="Palatino Linotype" w:cs="Calibri"/>
          <w:sz w:val="24"/>
          <w:szCs w:val="24"/>
        </w:rPr>
        <w:t>ои муста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Дар асоси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арзи дарозмуддати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Дар асоси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арзи куто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муддати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Дар асоси пешни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оди ёрии гуманитар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$E) Дар асоси мабла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гузори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@174. 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Бартарияти нисб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мамлакат муайян менамояд.</w:t>
      </w:r>
    </w:p>
    <w:p w:rsidR="004B2A45" w:rsidRPr="00AE57D9" w:rsidRDefault="004B2A45" w:rsidP="00C90944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Сатҳ</w:t>
      </w:r>
      <w:r w:rsidRPr="00AE57D9">
        <w:rPr>
          <w:rFonts w:ascii="Palatino Linotype" w:hAnsi="Palatino Linotype" w:cs="Calibri"/>
          <w:sz w:val="24"/>
          <w:szCs w:val="24"/>
        </w:rPr>
        <w:t>и умумии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солот дар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амъият; $B) Ми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дори захира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мамлакат, ки ба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солои як во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 мол сарф шудааст; $C) Харо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оти альтернативии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солоти як во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иди моли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гуногуни мамлакат; $D) </w:t>
      </w:r>
      <w:r w:rsidRPr="00AE57D9">
        <w:rPr>
          <w:rFonts w:ascii="Palatino Linotype" w:hAnsi="Palatino Linotype"/>
          <w:sz w:val="24"/>
          <w:szCs w:val="24"/>
        </w:rPr>
        <w:t>Сатҳ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и махсусгардонии мамлакат;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highlight w:val="yellow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@175.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Нишондиҳ</w:t>
      </w:r>
      <w:r w:rsidRPr="00AE57D9">
        <w:rPr>
          <w:rFonts w:ascii="Palatino Linotype" w:hAnsi="Palatino Linotype" w:cs="Calibri"/>
          <w:sz w:val="24"/>
          <w:szCs w:val="24"/>
        </w:rPr>
        <w:t>анда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ас</w:t>
      </w:r>
      <w:r w:rsidRPr="00AE57D9">
        <w:rPr>
          <w:rFonts w:ascii="Palatino Linotype" w:hAnsi="Palatino Linotype"/>
          <w:sz w:val="24"/>
          <w:szCs w:val="24"/>
        </w:rPr>
        <w:t>осии ташаккул ва тараққ</w:t>
      </w:r>
      <w:r w:rsidRPr="00AE57D9">
        <w:rPr>
          <w:rFonts w:ascii="Palatino Linotype" w:hAnsi="Palatino Linotype" w:cs="Calibri"/>
          <w:sz w:val="24"/>
          <w:szCs w:val="24"/>
        </w:rPr>
        <w:t>иёти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тисодиёти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онро номбар кунед.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муи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сулоти дохил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даромади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Зиёдшавии нафа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а, музди кор, даромаднокии корхона; $C) Сат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и зиндагии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вазъи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тимоии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Индекси инкиш</w:t>
      </w:r>
      <w:r w:rsidRPr="00AE57D9">
        <w:rPr>
          <w:rFonts w:ascii="Palatino Linotype" w:hAnsi="Palatino Linotype"/>
          <w:sz w:val="24"/>
          <w:szCs w:val="24"/>
        </w:rPr>
        <w:t>офи инсон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зиёдшавии шумораи 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олии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он;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@176.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Сармояи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узвдон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(портфел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) дар худ ифода менамояд.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Сармоягузори ба иқ</w:t>
      </w:r>
      <w:r w:rsidRPr="00AE57D9">
        <w:rPr>
          <w:rFonts w:ascii="Palatino Linotype" w:hAnsi="Palatino Linotype" w:cs="Calibri"/>
          <w:sz w:val="24"/>
          <w:szCs w:val="24"/>
        </w:rPr>
        <w:t>тисодиёти мамлакати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; $B) Ба даст овардани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ширкати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бе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 назора</w:t>
      </w:r>
      <w:r w:rsidRPr="00AE57D9">
        <w:rPr>
          <w:rFonts w:ascii="Palatino Linotype" w:hAnsi="Palatino Linotype"/>
          <w:sz w:val="24"/>
          <w:szCs w:val="24"/>
        </w:rPr>
        <w:t>т аз болои фаъолияти он; $C) Ба даст овардани қ</w:t>
      </w:r>
      <w:r w:rsidRPr="00AE57D9">
        <w:rPr>
          <w:rFonts w:ascii="Palatino Linotype" w:hAnsi="Palatino Linotype" w:cs="Calibri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имматноки ширкати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бо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 назорат аз болои фаъолияти он;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дуруст;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нодуруст;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@177.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Содироти молҳ</w:t>
      </w:r>
      <w:r w:rsidRPr="00AE57D9">
        <w:rPr>
          <w:rFonts w:ascii="Palatino Linotype" w:hAnsi="Palatino Linotype" w:cs="Calibri"/>
          <w:sz w:val="24"/>
          <w:szCs w:val="24"/>
        </w:rPr>
        <w:t>о ва хадамот ба мамлакат чунин имконият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меди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Рушди ММД,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>и талабот ва шу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ли иловагиро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уд меорад; </w:t>
      </w:r>
      <w:r w:rsidRPr="00AE57D9">
        <w:rPr>
          <w:rFonts w:ascii="Palatino Linotype" w:hAnsi="Palatino Linotype"/>
          <w:sz w:val="24"/>
          <w:szCs w:val="24"/>
        </w:rPr>
        <w:t>$B) Молиякунонии рушди ММД-ро аз ҳ</w:t>
      </w:r>
      <w:r w:rsidRPr="00AE57D9">
        <w:rPr>
          <w:rFonts w:ascii="Palatino Linotype" w:hAnsi="Palatino Linotype" w:cs="Calibri"/>
          <w:sz w:val="24"/>
          <w:szCs w:val="24"/>
        </w:rPr>
        <w:t>исоби даромад аз мамлакати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таъмин менамояд; $C) Сарчашмаи воридшавии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мамлакат мегардад;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нодуруст;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@178.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хусусиятҳ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зерин ба раванди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мгироии (интегратсияи) иқ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, ки бо як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атор хусусият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худ аз дигар намуди 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фар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 мекунад, хос нест.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Бартараф кардани монеаҳ</w:t>
      </w:r>
      <w:r w:rsidRPr="00AE57D9">
        <w:rPr>
          <w:rFonts w:ascii="Palatino Linotype" w:hAnsi="Palatino Linotype" w:cs="Calibri"/>
          <w:sz w:val="24"/>
          <w:szCs w:val="24"/>
        </w:rPr>
        <w:t xml:space="preserve">о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молу хадамот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увваи кории мам</w:t>
      </w:r>
      <w:r w:rsidRPr="00AE57D9">
        <w:rPr>
          <w:rFonts w:ascii="Palatino Linotype" w:hAnsi="Palatino Linotype"/>
          <w:sz w:val="24"/>
          <w:szCs w:val="24"/>
        </w:rPr>
        <w:t>лакатҳ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амгироишаванда; $B)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намоии сиёсати 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тисодии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аъзо, як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оя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 намудани молу 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сулот ва ташкили ягонаи фазои технолог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дар минта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а; $C)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амкории зичи корпоратсия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мамалакат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 бо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сади забти бозор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Мувофи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 xml:space="preserve">намоии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онунгузории милл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меъёр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(норматив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о) ва стандарт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о, танзими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араёни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, танзими 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омот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(орган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ои) идоракунии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агидор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ва байни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укумат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$E)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кардани монеа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 дар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аракати озоди молу хадамот ва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аракати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и қ</w:t>
      </w:r>
      <w:r w:rsidRPr="00AE57D9">
        <w:rPr>
          <w:rFonts w:ascii="Palatino Linotype" w:hAnsi="Palatino Linotype" w:cs="Calibri"/>
          <w:sz w:val="24"/>
          <w:szCs w:val="24"/>
        </w:rPr>
        <w:t>увваи кории мамлакат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ои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амгироишаванда;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@179.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Содироти мамлакат ба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меорад.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 рушди ММД мусоидат менамояд; $B) Ма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м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libri"/>
          <w:sz w:val="24"/>
          <w:szCs w:val="24"/>
        </w:rPr>
        <w:t xml:space="preserve">и талаботро зиёд менамояд; $C)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ои кори иловаг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ву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уд меорад; $D)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 $E) Сарчашмаи воридоти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ба мамлакат мегардад;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@180.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Воридоти мамлакат ба ч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оварда мерасонад.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Ба камшавии истеҳ</w:t>
      </w:r>
      <w:r w:rsidRPr="00AE57D9">
        <w:rPr>
          <w:rFonts w:ascii="Palatino Linotype" w:hAnsi="Palatino Linotype" w:cs="Calibri"/>
          <w:sz w:val="24"/>
          <w:szCs w:val="24"/>
        </w:rPr>
        <w:t>со</w:t>
      </w:r>
      <w:r w:rsidRPr="00AE57D9">
        <w:rPr>
          <w:rFonts w:ascii="Palatino Linotype" w:hAnsi="Palatino Linotype"/>
          <w:sz w:val="24"/>
          <w:szCs w:val="24"/>
        </w:rPr>
        <w:t>лоти ватан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меорад; $B) Ба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айб задани асъори хори</w:t>
      </w:r>
      <w:r w:rsidRPr="00AE57D9">
        <w:rPr>
          <w:rFonts w:ascii="Palatino Linotype" w:hAnsi="Palatino Linotype" w:cs="Cambria Math"/>
          <w:sz w:val="24"/>
          <w:szCs w:val="24"/>
        </w:rPr>
        <w:t>ҷӣ</w:t>
      </w:r>
      <w:r w:rsidRPr="00AE57D9">
        <w:rPr>
          <w:rFonts w:ascii="Palatino Linotype" w:hAnsi="Palatino Linotype" w:cs="Calibri"/>
          <w:sz w:val="24"/>
          <w:szCs w:val="24"/>
        </w:rPr>
        <w:t xml:space="preserve"> аз мамлакат меорад; $C) Имконияти васеънамоиии истеъмолоти мамлакатро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онеъ мегардонад; $D) К</w:t>
      </w:r>
      <w:r w:rsidRPr="00AE57D9">
        <w:rPr>
          <w:rFonts w:ascii="Palatino Linotype" w:hAnsi="Palatino Linotype" w:cs="Cambria"/>
          <w:sz w:val="24"/>
          <w:szCs w:val="24"/>
        </w:rPr>
        <w:t>ӯ</w:t>
      </w:r>
      <w:r w:rsidRPr="00AE57D9">
        <w:rPr>
          <w:rFonts w:ascii="Palatino Linotype" w:hAnsi="Palatino Linotype" w:cs="Cambria Math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напарастии 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солотро бар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ам дода, ра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обатро муста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кам менамояд; $E) 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амаи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авоб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 дурустанд;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@181.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Боҷи гумрукӣ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</w:rPr>
        <w:t>) фаъолияти мақсадноки давлат оиди ташкил ва истифодаи РБИ барои мустаҳкам гардонидани иқтидори худ ва иштироки самаранок дар хоҷагии ҷаҳон мебошад;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</w:rPr>
        <w:t>) пардохти ҳатмие мебошад, ки ҳангоми содироти мол аз қаламрави мамлакат ситонида мешавад;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</w:rPr>
        <w:t>) маҷмӯи қоидаҳое мебошад, ки статуси молро ҳангоми интиқол аз сарҳади гумрукӣ муайян менамояд;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</w:rPr>
        <w:t>) пардохти ҳатмие мебошад, ки ҳангоми содироти мол аз қаламрави мамлакат ё воридоти мол ба қаламрави мамлакат ситонида мешавад;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</w:rPr>
        <w:t>) пардохти ҳатмие мебошад, ки ҳангоми воридоти мол ба қаламрави мамлакат ситонида мешавад;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 xml:space="preserve">@182.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Тарифи гумрукӣ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>) маҷмӯи қоидаҳое мебошад, ки статуси молро ҳангоми интиқол аз сарҳади гумрукӣ муайян менамояд;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пардохти ҳатмие мебошад, ки ҳангоми содироти мол аз қаламрави мамлакат ё воридоти мол ба қаламрави мамлакат ситонида меша вад;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ҳамаи ҷавобҳо дурустанд;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ин номгӯи ба низом даровардашудаи боҷҳои гумрукӣ мебошад, ки аз молҳо ҳангоми содироту воридот аз мамлакати додашуда ситонида мешаванд;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>) ҳамаи ҷавобҳо дурустанд;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 xml:space="preserve">@183.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Преференсия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>)  ин фаъолияти мақсадноки давлат оиди ташкил ва истифодаи РБИ барои мустаҳкам гардонидани иқтидори худ ва иштироки самаранок дар хоҷагии ҷаҳон мебошад;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ин имтиёзи махсусе мебошад, ки аз тарафи як давлат ба давлати дигар дар асоси тартиботи яктарафа ва бе паҳн гаштан ба мамлакатҳои сеюм пешниҳод мегардад;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маҷмӯи қоидаҳое мебошад, ки статуси молро ҳангоми интиқол аз сарҳади гумрукӣ муайян менамояд;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пардохти ҳатмие мебошад, ки ҳангоми содироти мол аз қаламрави мамлакат ё воридоти мол ба қаламрави мамлакат ситонида мешавад;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>) ҳамаи ҷавобҳо нодурустанд;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 xml:space="preserve">@184.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одирот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>) ҳамаи ҷавобҳо дурустанд;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ин харид ва ворид намудани молу маҳсулотҳо дар ҳолати зиёд будани талаботи дохилӣ аз имкониятҳои истеҳсолии мамлакат;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ин ба хориҷа баровардани молу маҳсулотҳо дар ҳолати зиёд будани истеҳсолоти дохилӣ аз талаботи дохилӣ;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ин ба хориҷа баровардани молу маҳсулотҳо дар ҳолати зиёд будани талаботи дохилӣ аз имкониятҳои истеҳсолии мамлакат;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>) ин харид ва ворид намудани молу маҳсулотҳо дар ҳолати зиёд будани истеҳсолоти дохилӣ аз талаботи дохилӣ;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 xml:space="preserve">@185.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Воридот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  <w:lang w:val="en-US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>) ин харид ва ворид намудани молу маҳсулотҳо дар ҳолати зиёд будани истеҳсолоти дохилӣ аз талаботи дохилӣ; $</w:t>
      </w:r>
      <w:r w:rsidRPr="00AE57D9">
        <w:rPr>
          <w:rFonts w:ascii="Palatino Linotype" w:hAnsi="Palatino Linotype"/>
          <w:sz w:val="24"/>
          <w:szCs w:val="24"/>
          <w:lang w:val="en-US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ин харид ва ворид намудани молу маҳсулотҳо дар ҳолати зиёд будани талаботи дохилӣ аз имкониятҳои истеҳсолии мамлакат;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ин ба хориҷа баровардани молу маҳсулотҳо дар ҳолати зиёд будани истеҳсолоти дохилӣ аз талаботи дохилӣ; $</w:t>
      </w:r>
      <w:r w:rsidRPr="00AE57D9">
        <w:rPr>
          <w:rFonts w:ascii="Palatino Linotype" w:hAnsi="Palatino Linotype"/>
          <w:sz w:val="24"/>
          <w:szCs w:val="24"/>
          <w:lang w:val="en-US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ин ба хориҷа баровардани молу маҳсулотҳо дар ҳолати зиёд будани талаботи дохилӣ аз имкониятҳои истеҳсолии мамлакат; $</w:t>
      </w:r>
      <w:r w:rsidRPr="00AE57D9">
        <w:rPr>
          <w:rFonts w:ascii="Palatino Linotype" w:hAnsi="Palatino Linotype"/>
          <w:sz w:val="24"/>
          <w:szCs w:val="24"/>
          <w:lang w:val="en-US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) ҳамаи ҷавобҳо дурустанд;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 xml:space="preserve">@186. 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Ма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дудияти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дор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) Шакли маъмурии танзими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ғ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айритарифии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давлат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оиди гардиши ти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орат ки муайянкунандаи ми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дор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номенклатураи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мол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мебошад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содирот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ё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воридот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озат дода шудааст; $</w:t>
      </w:r>
      <w:r w:rsidRPr="00AE57D9">
        <w:rPr>
          <w:rFonts w:ascii="Palatino Linotype" w:hAnsi="Palatino Linotype"/>
          <w:sz w:val="24"/>
          <w:szCs w:val="24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Ин танзими тарифии ти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орати берун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мебошад; $</w:t>
      </w:r>
      <w:r w:rsidRPr="00AE57D9">
        <w:rPr>
          <w:rFonts w:ascii="Palatino Linotype" w:hAnsi="Palatino Linotype"/>
          <w:sz w:val="24"/>
          <w:szCs w:val="24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Усули 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танзими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орати беруни мебошад, ки бо ситонидани бо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и гумрук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амал бароварда мешавад; $</w:t>
      </w:r>
      <w:r w:rsidRPr="00AE57D9">
        <w:rPr>
          <w:rFonts w:ascii="Palatino Linotype" w:hAnsi="Palatino Linotype"/>
          <w:sz w:val="24"/>
          <w:szCs w:val="24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Бо воситаи литзензиякунон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танзим дароварда мешавад; $</w:t>
      </w:r>
      <w:r w:rsidRPr="00AE57D9">
        <w:rPr>
          <w:rFonts w:ascii="Palatino Linotype" w:hAnsi="Palatino Linotype"/>
          <w:sz w:val="24"/>
          <w:szCs w:val="24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)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амаи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авоб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дуруст</w:t>
      </w:r>
      <w:r w:rsidRPr="00AE57D9">
        <w:rPr>
          <w:rFonts w:ascii="Palatino Linotype" w:hAnsi="Palatino Linotype"/>
          <w:sz w:val="24"/>
          <w:szCs w:val="24"/>
          <w:lang w:val="uk-UA"/>
        </w:rPr>
        <w:t>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@187.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кушод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чист.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</w:t>
      </w:r>
      <w:r w:rsidRPr="00AE57D9">
        <w:rPr>
          <w:rFonts w:ascii="Palatino Linotype" w:hAnsi="Palatino Linotype"/>
          <w:sz w:val="24"/>
          <w:szCs w:val="24"/>
        </w:rPr>
        <w:t>A</w:t>
      </w:r>
      <w:r w:rsidRPr="00AE57D9">
        <w:rPr>
          <w:rFonts w:ascii="Palatino Linotype" w:hAnsi="Palatino Linotype"/>
          <w:sz w:val="24"/>
          <w:szCs w:val="24"/>
          <w:lang w:val="uk-UA"/>
        </w:rPr>
        <w:t>) Чунин 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агии миллиеро мефа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манд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барои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фаъолияти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субъект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агидории 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со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гуногуни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худ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кушода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буда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робита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бо дигар мамлакат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васеъ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монда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шудааст</w:t>
      </w:r>
      <w:r w:rsidRPr="00AE57D9">
        <w:rPr>
          <w:rFonts w:ascii="Palatino Linotype" w:hAnsi="Palatino Linotype"/>
          <w:sz w:val="24"/>
          <w:szCs w:val="24"/>
          <w:lang w:val="uk-UA"/>
        </w:rPr>
        <w:t>; $</w:t>
      </w:r>
      <w:r w:rsidRPr="00AE57D9">
        <w:rPr>
          <w:rFonts w:ascii="Palatino Linotype" w:hAnsi="Palatino Linotype"/>
          <w:sz w:val="24"/>
          <w:szCs w:val="24"/>
        </w:rPr>
        <w:t>B</w:t>
      </w:r>
      <w:r w:rsidRPr="00AE57D9">
        <w:rPr>
          <w:rFonts w:ascii="Palatino Linotype" w:hAnsi="Palatino Linotype"/>
          <w:sz w:val="24"/>
          <w:szCs w:val="24"/>
          <w:lang w:val="uk-UA"/>
        </w:rPr>
        <w:t>) Чунин 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агии миллиеро мефа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манд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барои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фаъолияти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субъект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агидории 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со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гуногуни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</w:t>
      </w:r>
      <w:r w:rsidRPr="00AE57D9">
        <w:rPr>
          <w:rFonts w:ascii="Palatino Linotype" w:hAnsi="Palatino Linotype"/>
          <w:sz w:val="24"/>
          <w:szCs w:val="24"/>
          <w:lang w:val="uk-UA"/>
        </w:rPr>
        <w:t>уд 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исман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кушода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буда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робита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бо дигар мамлакат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васеъ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монда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шудааст</w:t>
      </w:r>
      <w:r w:rsidRPr="00AE57D9">
        <w:rPr>
          <w:rFonts w:ascii="Palatino Linotype" w:hAnsi="Palatino Linotype"/>
          <w:sz w:val="24"/>
          <w:szCs w:val="24"/>
          <w:lang w:val="uk-UA"/>
        </w:rPr>
        <w:t>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>) Чунин 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агии миллиеро мефа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манд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барои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фаъолияти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субъект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агидории 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со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гуногуни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худ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кушода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буда</w:t>
      </w:r>
      <w:r w:rsidRPr="00AE57D9">
        <w:rPr>
          <w:rFonts w:ascii="Palatino Linotype" w:hAnsi="Palatino Linotype"/>
          <w:sz w:val="24"/>
          <w:szCs w:val="24"/>
          <w:lang w:val="uk-UA"/>
        </w:rPr>
        <w:t>, робита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бо дигар мамлакат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монда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нашудааст</w:t>
      </w:r>
      <w:r w:rsidRPr="00AE57D9">
        <w:rPr>
          <w:rFonts w:ascii="Palatino Linotype" w:hAnsi="Palatino Linotype"/>
          <w:sz w:val="24"/>
          <w:szCs w:val="24"/>
          <w:lang w:val="uk-UA"/>
        </w:rPr>
        <w:t>; $</w:t>
      </w:r>
      <w:r w:rsidRPr="00AE57D9">
        <w:rPr>
          <w:rFonts w:ascii="Palatino Linotype" w:hAnsi="Palatino Linotype"/>
          <w:sz w:val="24"/>
          <w:szCs w:val="24"/>
        </w:rPr>
        <w:t>D</w:t>
      </w:r>
      <w:r w:rsidRPr="00AE57D9">
        <w:rPr>
          <w:rFonts w:ascii="Palatino Linotype" w:hAnsi="Palatino Linotype"/>
          <w:sz w:val="24"/>
          <w:szCs w:val="24"/>
          <w:lang w:val="uk-UA"/>
        </w:rPr>
        <w:t>) Чунин 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агии миллиеро мефа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манд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барои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фаъолияти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субъект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агидории 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со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гуногуни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худ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</w:t>
      </w:r>
      <w:r w:rsidRPr="00AE57D9">
        <w:rPr>
          <w:rFonts w:ascii="Palatino Linotype" w:hAnsi="Palatino Linotype"/>
          <w:sz w:val="24"/>
          <w:szCs w:val="24"/>
          <w:lang w:val="uk-UA"/>
        </w:rPr>
        <w:t>аста буда, робита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бо дигар мамлакат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васеъ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монда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шудааст</w:t>
      </w:r>
      <w:r w:rsidRPr="00AE57D9">
        <w:rPr>
          <w:rFonts w:ascii="Palatino Linotype" w:hAnsi="Palatino Linotype"/>
          <w:sz w:val="24"/>
          <w:szCs w:val="24"/>
          <w:lang w:val="uk-UA"/>
        </w:rPr>
        <w:t>; $</w:t>
      </w:r>
      <w:r w:rsidRPr="00AE57D9">
        <w:rPr>
          <w:rFonts w:ascii="Palatino Linotype" w:hAnsi="Palatino Linotype"/>
          <w:sz w:val="24"/>
          <w:szCs w:val="24"/>
        </w:rPr>
        <w:t>E</w:t>
      </w:r>
      <w:r w:rsidRPr="00AE57D9">
        <w:rPr>
          <w:rFonts w:ascii="Palatino Linotype" w:hAnsi="Palatino Linotype"/>
          <w:sz w:val="24"/>
          <w:szCs w:val="24"/>
          <w:lang w:val="uk-UA"/>
        </w:rPr>
        <w:t>) Чунин 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агии миллиеро мефа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манд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ки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барои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фаъолияти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субъект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агидории 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ба со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гуногуни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тисодиёти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худ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баста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буда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робита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қ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тисодии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хори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ҷӣ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бо дигар мамлакат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ои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>а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он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  <w:lang w:val="uk-UA"/>
        </w:rPr>
        <w:t>ба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ро</w:t>
      </w:r>
      <w:r w:rsidRPr="00AE57D9">
        <w:rPr>
          <w:rFonts w:ascii="Palatino Linotype" w:hAnsi="Palatino Linotype" w:cs="Cambria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 монда нашудааст;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uk-UA"/>
        </w:rPr>
      </w:pP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@188.</w:t>
      </w:r>
    </w:p>
    <w:p w:rsidR="004B2A45" w:rsidRPr="00AE57D9" w:rsidRDefault="004B2A45" w:rsidP="00B86FF5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uk-UA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Литсензия чист.</w:t>
      </w:r>
    </w:p>
    <w:p w:rsidR="004B2A45" w:rsidRPr="00AE57D9" w:rsidRDefault="004B2A45" w:rsidP="0079793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57D9">
        <w:rPr>
          <w:rFonts w:ascii="Palatino Linotype" w:hAnsi="Palatino Linotype"/>
          <w:sz w:val="24"/>
          <w:szCs w:val="24"/>
          <w:lang w:val="uk-UA"/>
        </w:rPr>
        <w:t>$A) ин қарордодҳое мебошанд, ки дар амалӣ гардидани фаъолияти тиҷорати берунӣ истифода мешаванд ва мубодилаи эквивалентиро аз рӯи арзиши молҳо, хизматҳо ва натиҷаи фаъолияти интелектуалӣ мефаҳмонад; $B) ин имтиёзи махсусе мебошад, ки аз тарафи як давлат ба давлати дигар дар асоси тартиботи яктарафа ва бе паҳн гаштан ба мамлакатҳои сеюм пешниҳод мегардад; $</w:t>
      </w:r>
      <w:r w:rsidRPr="00AE57D9">
        <w:rPr>
          <w:rFonts w:ascii="Palatino Linotype" w:hAnsi="Palatino Linotype"/>
          <w:sz w:val="24"/>
          <w:szCs w:val="24"/>
          <w:lang w:val="en-US"/>
        </w:rPr>
        <w:t>C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) </w:t>
      </w:r>
      <w:r w:rsidRPr="00AE57D9">
        <w:rPr>
          <w:rFonts w:ascii="Palatino Linotype" w:hAnsi="Palatino Linotype" w:cs="Segoe UI"/>
          <w:sz w:val="24"/>
          <w:szCs w:val="24"/>
          <w:lang w:val="uk-UA"/>
        </w:rPr>
        <w:t xml:space="preserve">ҳамаи ҷавобҳо дурустанд; 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$D) </w:t>
      </w:r>
      <w:r w:rsidRPr="00AE57D9">
        <w:rPr>
          <w:rFonts w:ascii="Palatino Linotype" w:hAnsi="Palatino Linotype" w:cs="Segoe UI"/>
          <w:sz w:val="24"/>
          <w:szCs w:val="24"/>
          <w:lang w:val="uk-UA"/>
        </w:rPr>
        <w:t>ҳ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уҷҷати расмие мебошад, ки барои машғул шудан ба амалиётҳои содиротӣ ва воридотӣ дар муддати вақти муайяншуда иҷозат медиҳад; $E) </w:t>
      </w:r>
      <w:r w:rsidRPr="00AE57D9">
        <w:rPr>
          <w:rFonts w:ascii="Palatino Linotype" w:hAnsi="Palatino Linotype" w:cs="Segoe UI"/>
          <w:sz w:val="24"/>
          <w:szCs w:val="24"/>
          <w:lang w:val="uk-UA"/>
        </w:rPr>
        <w:t>ҷ</w:t>
      </w:r>
      <w:r w:rsidRPr="00AE57D9">
        <w:rPr>
          <w:rFonts w:ascii="Palatino Linotype" w:hAnsi="Palatino Linotype"/>
          <w:sz w:val="24"/>
          <w:szCs w:val="24"/>
          <w:lang w:val="uk-UA"/>
        </w:rPr>
        <w:t xml:space="preserve">авоби дуруст нест; </w:t>
      </w:r>
    </w:p>
    <w:p w:rsidR="004B2A45" w:rsidRPr="00AE57D9" w:rsidRDefault="004B2A45" w:rsidP="00BE14F7">
      <w:pPr>
        <w:spacing w:after="0" w:line="240" w:lineRule="auto"/>
        <w:ind w:left="142"/>
        <w:jc w:val="both"/>
        <w:rPr>
          <w:rFonts w:ascii="Palatino Linotype" w:hAnsi="Palatino Linotype"/>
          <w:sz w:val="24"/>
          <w:szCs w:val="24"/>
          <w:lang w:val="uk-UA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@189.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Амалиётҳ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асосиии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</w:t>
      </w:r>
      <w:r w:rsidRPr="00AE57D9">
        <w:rPr>
          <w:rFonts w:ascii="Palatino Linotype" w:hAnsi="Palatino Linotype"/>
          <w:sz w:val="24"/>
          <w:szCs w:val="24"/>
        </w:rPr>
        <w:t xml:space="preserve">ти байналхалқӣ </w:t>
      </w:r>
      <w:r w:rsidRPr="00AE57D9">
        <w:rPr>
          <w:rFonts w:ascii="Palatino Linotype" w:hAnsi="Palatino Linotype" w:cs="Times New Roman Tj"/>
          <w:sz w:val="24"/>
          <w:szCs w:val="24"/>
        </w:rPr>
        <w:t>чиро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ифода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менамоянд</w:t>
      </w:r>
      <w:r w:rsidRPr="00AE57D9">
        <w:rPr>
          <w:rFonts w:ascii="Palatino Linotype" w:hAnsi="Palatino Linotype"/>
          <w:sz w:val="24"/>
          <w:szCs w:val="24"/>
        </w:rPr>
        <w:t>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амалиётҳ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оддиро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оиди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хариду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фуруши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хизмат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ё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 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мубодилаи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; $B) </w:t>
      </w:r>
      <w:r w:rsidRPr="00AE57D9">
        <w:rPr>
          <w:rFonts w:ascii="Palatino Linotype" w:hAnsi="Palatino Linotype" w:cs="Times New Roman Tj"/>
          <w:sz w:val="24"/>
          <w:szCs w:val="24"/>
        </w:rPr>
        <w:t>амалиёт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махсусро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оиди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талаботи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ё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 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мубодилаи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; $C) </w:t>
      </w:r>
      <w:r w:rsidRPr="00AE57D9">
        <w:rPr>
          <w:rFonts w:ascii="Palatino Linotype" w:hAnsi="Palatino Linotype" w:cs="Times New Roman Tj"/>
          <w:sz w:val="24"/>
          <w:szCs w:val="24"/>
        </w:rPr>
        <w:t>амалиёт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шартномавиро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оиди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хариду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фуруши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ё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 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мубодилаи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; $D) </w:t>
      </w:r>
      <w:r w:rsidRPr="00AE57D9">
        <w:rPr>
          <w:rFonts w:ascii="Palatino Linotype" w:hAnsi="Palatino Linotype" w:cs="Times New Roman Tj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малиётҳ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шартномавиро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оиди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хариду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фуруши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сулот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хо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агии</w:t>
      </w:r>
      <w:r w:rsidRPr="00AE57D9">
        <w:rPr>
          <w:rFonts w:ascii="Palatino Linotype" w:hAnsi="Palatino Linotype"/>
          <w:sz w:val="24"/>
          <w:szCs w:val="24"/>
        </w:rPr>
        <w:t xml:space="preserve"> қ</w:t>
      </w:r>
      <w:r w:rsidRPr="00AE57D9">
        <w:rPr>
          <w:rFonts w:ascii="Palatino Linotype" w:hAnsi="Palatino Linotype" w:cs="Times New Roman Tj"/>
          <w:sz w:val="24"/>
          <w:szCs w:val="24"/>
        </w:rPr>
        <w:t>ишло</w:t>
      </w:r>
      <w:r w:rsidRPr="00AE57D9">
        <w:rPr>
          <w:rFonts w:ascii="Palatino Linotype" w:hAnsi="Palatino Linotype"/>
          <w:sz w:val="24"/>
          <w:szCs w:val="24"/>
        </w:rPr>
        <w:t xml:space="preserve">қ </w:t>
      </w:r>
      <w:r w:rsidRPr="00AE57D9">
        <w:rPr>
          <w:rFonts w:ascii="Palatino Linotype" w:hAnsi="Palatino Linotype" w:cs="Times New Roman Tj"/>
          <w:sz w:val="24"/>
          <w:szCs w:val="24"/>
        </w:rPr>
        <w:t>ё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 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мубодилаи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; $E) </w:t>
      </w:r>
      <w:r w:rsidRPr="00AE57D9">
        <w:rPr>
          <w:rFonts w:ascii="Palatino Linotype" w:hAnsi="Palatino Linotype" w:cs="Times New Roman Tj"/>
          <w:sz w:val="24"/>
          <w:szCs w:val="24"/>
        </w:rPr>
        <w:t>амалиёт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шартномавиро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оиди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хариду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фуруши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саноати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ё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мубодилаи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;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b/>
          <w:sz w:val="24"/>
          <w:szCs w:val="24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@190.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Амалиётҳ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ёрирасон дар тиҷорати байналхалқӣ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чиро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ифода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мекунанд</w:t>
      </w:r>
      <w:r w:rsidRPr="00AE57D9">
        <w:rPr>
          <w:rFonts w:ascii="Palatino Linotype" w:hAnsi="Palatino Linotype"/>
          <w:sz w:val="24"/>
          <w:szCs w:val="24"/>
        </w:rPr>
        <w:t>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иҷ</w:t>
      </w:r>
      <w:r w:rsidRPr="00AE57D9">
        <w:rPr>
          <w:rFonts w:ascii="Palatino Linotype" w:hAnsi="Palatino Linotype" w:cs="Times New Roman Tj"/>
          <w:sz w:val="24"/>
          <w:szCs w:val="24"/>
        </w:rPr>
        <w:t>роиши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амлиёт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асосиро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</w:t>
      </w:r>
      <w:r w:rsidRPr="00AE57D9">
        <w:rPr>
          <w:rFonts w:ascii="Palatino Linotype" w:hAnsi="Palatino Linotype"/>
          <w:sz w:val="24"/>
          <w:szCs w:val="24"/>
        </w:rPr>
        <w:t>ьмин мекунад; $B) иҷ</w:t>
      </w:r>
      <w:r w:rsidRPr="00AE57D9">
        <w:rPr>
          <w:rFonts w:ascii="Palatino Linotype" w:hAnsi="Palatino Linotype" w:cs="Times New Roman Tj"/>
          <w:sz w:val="24"/>
          <w:szCs w:val="24"/>
        </w:rPr>
        <w:t>роиши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амлиёт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махсусро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таьмин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мекунад</w:t>
      </w:r>
      <w:r w:rsidRPr="00AE57D9">
        <w:rPr>
          <w:rFonts w:ascii="Palatino Linotype" w:hAnsi="Palatino Linotype"/>
          <w:sz w:val="24"/>
          <w:szCs w:val="24"/>
        </w:rPr>
        <w:t xml:space="preserve">; $C) </w:t>
      </w:r>
      <w:r w:rsidRPr="00AE57D9">
        <w:rPr>
          <w:rFonts w:ascii="Palatino Linotype" w:hAnsi="Palatino Linotype" w:cs="Times New Roman Tj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роиши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амлиёт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асъориро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таьмин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мекунад</w:t>
      </w:r>
      <w:r w:rsidRPr="00AE57D9">
        <w:rPr>
          <w:rFonts w:ascii="Palatino Linotype" w:hAnsi="Palatino Linotype"/>
          <w:sz w:val="24"/>
          <w:szCs w:val="24"/>
        </w:rPr>
        <w:t xml:space="preserve">; $D) </w:t>
      </w:r>
      <w:r w:rsidRPr="00AE57D9">
        <w:rPr>
          <w:rFonts w:ascii="Palatino Linotype" w:hAnsi="Palatino Linotype" w:cs="Times New Roman Tj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роиши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амлиёт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гуногунро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таьмин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мекунад</w:t>
      </w:r>
      <w:r w:rsidRPr="00AE57D9">
        <w:rPr>
          <w:rFonts w:ascii="Palatino Linotype" w:hAnsi="Palatino Linotype"/>
          <w:sz w:val="24"/>
          <w:szCs w:val="24"/>
        </w:rPr>
        <w:t xml:space="preserve">; $E) </w:t>
      </w:r>
      <w:r w:rsidRPr="00AE57D9">
        <w:rPr>
          <w:rFonts w:ascii="Palatino Linotype" w:hAnsi="Palatino Linotype" w:cs="Times New Roman Tj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роиши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амлиёт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иловагиро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таьмин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мекунад</w:t>
      </w:r>
      <w:r w:rsidRPr="00AE57D9">
        <w:rPr>
          <w:rFonts w:ascii="Palatino Linotype" w:hAnsi="Palatino Linotype"/>
          <w:sz w:val="24"/>
          <w:szCs w:val="24"/>
        </w:rPr>
        <w:t>;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@191.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Тиҷ</w:t>
      </w:r>
      <w:r w:rsidRPr="00AE57D9">
        <w:rPr>
          <w:rFonts w:ascii="Palatino Linotype" w:hAnsi="Palatino Linotype" w:cs="Times New Roman Tj"/>
          <w:sz w:val="24"/>
          <w:szCs w:val="24"/>
        </w:rPr>
        <w:t>орати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озод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ин</w:t>
      </w:r>
      <w:r w:rsidRPr="00AE57D9">
        <w:rPr>
          <w:rFonts w:ascii="Palatino Linotype" w:hAnsi="Palatino Linotype"/>
          <w:sz w:val="24"/>
          <w:szCs w:val="24"/>
        </w:rPr>
        <w:t>.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$A) Созишномаи бисёртарафаи байналхалқӣ </w:t>
      </w:r>
      <w:r w:rsidRPr="00AE57D9">
        <w:rPr>
          <w:rFonts w:ascii="Palatino Linotype" w:hAnsi="Palatino Linotype" w:cs="Times New Roman Tj"/>
          <w:sz w:val="24"/>
          <w:szCs w:val="24"/>
        </w:rPr>
        <w:t>оид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режими</w:t>
      </w:r>
      <w:r w:rsidRPr="00AE57D9">
        <w:rPr>
          <w:rFonts w:ascii="Palatino Linotype" w:hAnsi="Palatino Linotype"/>
          <w:sz w:val="24"/>
          <w:szCs w:val="24"/>
        </w:rPr>
        <w:t xml:space="preserve"> (</w:t>
      </w:r>
      <w:r w:rsidRPr="00AE57D9">
        <w:rPr>
          <w:rFonts w:ascii="Palatino Linotype" w:hAnsi="Palatino Linotype" w:cs="Times New Roman Tj"/>
          <w:sz w:val="24"/>
          <w:szCs w:val="24"/>
        </w:rPr>
        <w:t>ре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аи</w:t>
      </w:r>
      <w:r w:rsidRPr="00AE57D9">
        <w:rPr>
          <w:rFonts w:ascii="Palatino Linotype" w:hAnsi="Palatino Linotype"/>
          <w:sz w:val="24"/>
          <w:szCs w:val="24"/>
        </w:rPr>
        <w:t xml:space="preserve">)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</w:t>
      </w:r>
      <w:r w:rsidRPr="00AE57D9">
        <w:rPr>
          <w:rFonts w:ascii="Palatino Linotype" w:hAnsi="Palatino Linotype"/>
          <w:sz w:val="24"/>
          <w:szCs w:val="24"/>
        </w:rPr>
        <w:t xml:space="preserve">ӣ, </w:t>
      </w:r>
      <w:r w:rsidRPr="00AE57D9">
        <w:rPr>
          <w:rFonts w:ascii="Palatino Linotype" w:hAnsi="Palatino Linotype" w:cs="Times New Roman Tj"/>
          <w:sz w:val="24"/>
          <w:szCs w:val="24"/>
        </w:rPr>
        <w:t>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сади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либерализат</w:t>
      </w:r>
      <w:r w:rsidRPr="00AE57D9">
        <w:rPr>
          <w:rFonts w:ascii="Palatino Linotype" w:hAnsi="Palatino Linotype"/>
          <w:sz w:val="24"/>
          <w:szCs w:val="24"/>
        </w:rPr>
        <w:t>сияи тиҷ</w:t>
      </w:r>
      <w:r w:rsidRPr="00AE57D9">
        <w:rPr>
          <w:rFonts w:ascii="Palatino Linotype" w:hAnsi="Palatino Linotype" w:cs="Times New Roman Tj"/>
          <w:sz w:val="24"/>
          <w:szCs w:val="24"/>
        </w:rPr>
        <w:t>орати</w:t>
      </w:r>
      <w:r w:rsidRPr="00AE57D9">
        <w:rPr>
          <w:rFonts w:ascii="Palatino Linotype" w:hAnsi="Palatino Linotype"/>
          <w:sz w:val="24"/>
          <w:szCs w:val="24"/>
        </w:rPr>
        <w:t xml:space="preserve"> ҷ</w:t>
      </w:r>
      <w:r w:rsidRPr="00AE57D9">
        <w:rPr>
          <w:rFonts w:ascii="Palatino Linotype" w:hAnsi="Palatino Linotype" w:cs="Times New Roman Tj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ва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бартараф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кардани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монеа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</w:t>
      </w:r>
      <w:r w:rsidRPr="00AE57D9">
        <w:rPr>
          <w:rFonts w:ascii="Palatino Linotype" w:hAnsi="Palatino Linotype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имзо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шудааст</w:t>
      </w:r>
      <w:r w:rsidRPr="00AE57D9">
        <w:rPr>
          <w:rFonts w:ascii="Palatino Linotype" w:hAnsi="Palatino Linotype"/>
          <w:sz w:val="24"/>
          <w:szCs w:val="24"/>
        </w:rPr>
        <w:t xml:space="preserve">; $B) </w:t>
      </w:r>
      <w:r w:rsidRPr="00AE57D9">
        <w:rPr>
          <w:rFonts w:ascii="Palatino Linotype" w:hAnsi="Palatino Linotype" w:cs="Times New Roman Tj"/>
          <w:sz w:val="24"/>
          <w:szCs w:val="24"/>
        </w:rPr>
        <w:t>Либерализатсияи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дар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асоси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механизми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танзими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бисёртарафаи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муносибат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</w:t>
      </w:r>
      <w:r w:rsidRPr="00AE57D9">
        <w:rPr>
          <w:rFonts w:ascii="Palatino Linotype" w:hAnsi="Palatino Linotype"/>
          <w:sz w:val="24"/>
          <w:szCs w:val="24"/>
        </w:rPr>
        <w:t xml:space="preserve">ӣ, </w:t>
      </w:r>
      <w:r w:rsidRPr="00AE57D9">
        <w:rPr>
          <w:rFonts w:ascii="Palatino Linotype" w:hAnsi="Palatino Linotype" w:cs="Times New Roman Tj"/>
          <w:sz w:val="24"/>
          <w:szCs w:val="24"/>
        </w:rPr>
        <w:t>рушди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солот</w:t>
      </w:r>
      <w:r w:rsidRPr="00AE57D9">
        <w:rPr>
          <w:rFonts w:ascii="Palatino Linotype" w:hAnsi="Palatino Linotype"/>
          <w:sz w:val="24"/>
          <w:szCs w:val="24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</w:t>
      </w:r>
      <w:r w:rsidRPr="00AE57D9">
        <w:rPr>
          <w:rFonts w:ascii="Palatino Linotype" w:hAnsi="Palatino Linotype"/>
          <w:sz w:val="24"/>
          <w:szCs w:val="24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</w:rPr>
        <w:t>истифодаи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илонаи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ашёи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хом</w:t>
      </w:r>
      <w:r w:rsidRPr="00AE57D9">
        <w:rPr>
          <w:rFonts w:ascii="Palatino Linotype" w:hAnsi="Palatino Linotype"/>
          <w:sz w:val="24"/>
          <w:szCs w:val="24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</w:rPr>
        <w:t>химояи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му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ити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зист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</w:t>
      </w:r>
      <w:r w:rsidRPr="00AE57D9">
        <w:rPr>
          <w:rFonts w:ascii="Palatino Linotype" w:hAnsi="Palatino Linotype"/>
          <w:sz w:val="24"/>
          <w:szCs w:val="24"/>
        </w:rPr>
        <w:t xml:space="preserve"> амал меояд; $C) Сиёсати дахлнопазирии мамлакат дар тиҷ</w:t>
      </w:r>
      <w:r w:rsidRPr="00AE57D9">
        <w:rPr>
          <w:rFonts w:ascii="Palatino Linotype" w:hAnsi="Palatino Linotype" w:cs="Times New Roman Tj"/>
          <w:sz w:val="24"/>
          <w:szCs w:val="24"/>
        </w:rPr>
        <w:t>орати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байналхалк</w:t>
      </w:r>
      <w:r w:rsidRPr="00AE57D9">
        <w:rPr>
          <w:rFonts w:ascii="Palatino Linotype" w:hAnsi="Palatino Linotype"/>
          <w:sz w:val="24"/>
          <w:szCs w:val="24"/>
        </w:rPr>
        <w:t xml:space="preserve">ӣ, </w:t>
      </w:r>
      <w:r w:rsidRPr="00AE57D9">
        <w:rPr>
          <w:rFonts w:ascii="Palatino Linotype" w:hAnsi="Palatino Linotype" w:cs="Times New Roman Tj"/>
          <w:sz w:val="24"/>
          <w:szCs w:val="24"/>
        </w:rPr>
        <w:t>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дар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асоси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ти</w:t>
      </w:r>
      <w:r w:rsidRPr="00AE57D9">
        <w:rPr>
          <w:rFonts w:ascii="Palatino Linotype" w:hAnsi="Palatino Linotype"/>
          <w:sz w:val="24"/>
          <w:szCs w:val="24"/>
        </w:rPr>
        <w:t>ҷ</w:t>
      </w:r>
      <w:r w:rsidRPr="00AE57D9">
        <w:rPr>
          <w:rFonts w:ascii="Palatino Linotype" w:hAnsi="Palatino Linotype" w:cs="Times New Roman Tj"/>
          <w:sz w:val="24"/>
          <w:szCs w:val="24"/>
        </w:rPr>
        <w:t>орат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воситаи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та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симоти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нат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ва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назарияи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бартарияти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нисб</w:t>
      </w:r>
      <w:r w:rsidRPr="00AE57D9">
        <w:rPr>
          <w:rFonts w:ascii="Palatino Linotype" w:hAnsi="Palatino Linotype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сурат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мегирад</w:t>
      </w:r>
      <w:r w:rsidRPr="00AE57D9">
        <w:rPr>
          <w:rFonts w:ascii="Palatino Linotype" w:hAnsi="Palatino Linotype"/>
          <w:sz w:val="24"/>
          <w:szCs w:val="24"/>
        </w:rPr>
        <w:t xml:space="preserve">; $D) </w:t>
      </w:r>
      <w:r w:rsidRPr="00AE57D9">
        <w:rPr>
          <w:rFonts w:ascii="Palatino Linotype" w:hAnsi="Palatino Linotype" w:cs="Times New Roman Tj"/>
          <w:sz w:val="24"/>
          <w:szCs w:val="24"/>
        </w:rPr>
        <w:t>Сиёсати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тисодии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мамлакат</w:t>
      </w:r>
      <w:r w:rsidRPr="00AE57D9">
        <w:rPr>
          <w:rFonts w:ascii="Palatino Linotype" w:hAnsi="Palatino Linotype"/>
          <w:sz w:val="24"/>
          <w:szCs w:val="24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4"/>
        </w:rPr>
        <w:t>ки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</w:t>
      </w:r>
      <w:r w:rsidRPr="00AE57D9">
        <w:rPr>
          <w:rFonts w:ascii="Palatino Linotype" w:hAnsi="Palatino Linotype"/>
          <w:sz w:val="24"/>
          <w:szCs w:val="24"/>
        </w:rPr>
        <w:t xml:space="preserve"> ҳ</w:t>
      </w:r>
      <w:r w:rsidRPr="00AE57D9">
        <w:rPr>
          <w:rFonts w:ascii="Palatino Linotype" w:hAnsi="Palatino Linotype" w:cs="Times New Roman Tj"/>
          <w:sz w:val="24"/>
          <w:szCs w:val="24"/>
        </w:rPr>
        <w:t>авасмандгардонии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исте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солкунандагон</w:t>
      </w:r>
      <w:r w:rsidRPr="00AE57D9">
        <w:rPr>
          <w:rFonts w:ascii="Palatino Linotype" w:hAnsi="Palatino Linotype"/>
          <w:sz w:val="24"/>
          <w:szCs w:val="24"/>
        </w:rPr>
        <w:t>и ватанӣ, ҳ</w:t>
      </w:r>
      <w:r w:rsidRPr="00AE57D9">
        <w:rPr>
          <w:rFonts w:ascii="Palatino Linotype" w:hAnsi="Palatino Linotype" w:cs="Times New Roman Tj"/>
          <w:sz w:val="24"/>
          <w:szCs w:val="24"/>
        </w:rPr>
        <w:t>имояи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манфиат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он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Times New Roman Tj"/>
          <w:sz w:val="24"/>
          <w:szCs w:val="24"/>
        </w:rPr>
        <w:t>о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аз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ра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Times New Roman Tj"/>
          <w:sz w:val="24"/>
          <w:szCs w:val="24"/>
        </w:rPr>
        <w:t>обати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хорич</w:t>
      </w:r>
      <w:r w:rsidRPr="00AE57D9">
        <w:rPr>
          <w:rFonts w:ascii="Palatino Linotype" w:hAnsi="Palatino Linotype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дар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бозори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дохил</w:t>
      </w:r>
      <w:r w:rsidRPr="00AE57D9">
        <w:rPr>
          <w:rFonts w:ascii="Palatino Linotype" w:hAnsi="Palatino Linotype"/>
          <w:sz w:val="24"/>
          <w:szCs w:val="24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4"/>
        </w:rPr>
        <w:t>ва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берунии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кишвар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ба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хисоб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меравад</w:t>
      </w:r>
      <w:r w:rsidRPr="00AE57D9">
        <w:rPr>
          <w:rFonts w:ascii="Palatino Linotype" w:hAnsi="Palatino Linotype"/>
          <w:sz w:val="24"/>
          <w:szCs w:val="24"/>
        </w:rPr>
        <w:t xml:space="preserve">; $E) </w:t>
      </w:r>
      <w:r w:rsidRPr="00AE57D9">
        <w:rPr>
          <w:rFonts w:ascii="Palatino Linotype" w:hAnsi="Palatino Linotype" w:cs="Times New Roman Tj"/>
          <w:sz w:val="24"/>
          <w:szCs w:val="24"/>
        </w:rPr>
        <w:t>Танзими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давлатии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содироту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воридоти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молу</w:t>
      </w:r>
      <w:r w:rsidRPr="00AE57D9">
        <w:rPr>
          <w:rFonts w:ascii="Palatino Linotype" w:hAnsi="Palatino Linotype"/>
          <w:sz w:val="24"/>
          <w:szCs w:val="24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4"/>
        </w:rPr>
        <w:t>хадамот</w:t>
      </w:r>
      <w:r w:rsidRPr="00AE57D9">
        <w:rPr>
          <w:rFonts w:ascii="Palatino Linotype" w:hAnsi="Palatino Linotype"/>
          <w:sz w:val="24"/>
          <w:szCs w:val="24"/>
        </w:rPr>
        <w:t>;</w:t>
      </w: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0A0796">
      <w:pPr>
        <w:spacing w:after="0" w:line="240" w:lineRule="auto"/>
        <w:jc w:val="both"/>
        <w:rPr>
          <w:rFonts w:ascii="Palatino Linotype" w:hAnsi="Palatino Linotype"/>
          <w:bCs/>
          <w:sz w:val="24"/>
          <w:szCs w:val="28"/>
        </w:rPr>
      </w:pPr>
      <w:r w:rsidRPr="00AE57D9">
        <w:rPr>
          <w:rFonts w:ascii="Palatino Linotype" w:hAnsi="Palatino Linotype"/>
          <w:bCs/>
          <w:sz w:val="24"/>
          <w:szCs w:val="28"/>
        </w:rPr>
        <w:t>@192.</w:t>
      </w:r>
    </w:p>
    <w:p w:rsidR="004B2A45" w:rsidRPr="00AE57D9" w:rsidRDefault="004B2A45" w:rsidP="000A0796">
      <w:pPr>
        <w:spacing w:after="0" w:line="240" w:lineRule="auto"/>
        <w:jc w:val="both"/>
        <w:rPr>
          <w:rFonts w:ascii="Palatino Linotype" w:hAnsi="Palatino Linotype"/>
          <w:bCs/>
          <w:sz w:val="24"/>
          <w:szCs w:val="28"/>
        </w:rPr>
      </w:pPr>
      <w:r w:rsidRPr="00AE57D9">
        <w:rPr>
          <w:rFonts w:ascii="Palatino Linotype" w:hAnsi="Palatino Linotype"/>
          <w:bCs/>
          <w:sz w:val="24"/>
          <w:szCs w:val="28"/>
        </w:rPr>
        <w:t>Протексионизм (иқ</w:t>
      </w:r>
      <w:r w:rsidRPr="00AE57D9">
        <w:rPr>
          <w:rFonts w:ascii="Palatino Linotype" w:hAnsi="Palatino Linotype" w:cs="Times New Roman Tj"/>
          <w:bCs/>
          <w:sz w:val="24"/>
          <w:szCs w:val="28"/>
        </w:rPr>
        <w:t>тисодиёта</w:t>
      </w:r>
      <w:r w:rsidRPr="00AE57D9">
        <w:rPr>
          <w:rFonts w:ascii="Palatino Linotype" w:hAnsi="Palatino Linotype"/>
          <w:bCs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bCs/>
          <w:sz w:val="24"/>
          <w:szCs w:val="28"/>
        </w:rPr>
        <w:t>п</w:t>
      </w:r>
      <w:r w:rsidRPr="00AE57D9">
        <w:rPr>
          <w:rFonts w:ascii="Palatino Linotype" w:hAnsi="Palatino Linotype"/>
          <w:bCs/>
          <w:sz w:val="24"/>
          <w:szCs w:val="28"/>
        </w:rPr>
        <w:t>ӯ</w:t>
      </w:r>
      <w:r w:rsidRPr="00AE57D9">
        <w:rPr>
          <w:rFonts w:ascii="Palatino Linotype" w:hAnsi="Palatino Linotype" w:cs="Times New Roman Tj"/>
          <w:bCs/>
          <w:sz w:val="24"/>
          <w:szCs w:val="28"/>
        </w:rPr>
        <w:t>шида</w:t>
      </w:r>
      <w:r w:rsidRPr="00AE57D9">
        <w:rPr>
          <w:rFonts w:ascii="Palatino Linotype" w:hAnsi="Palatino Linotype"/>
          <w:bCs/>
          <w:sz w:val="24"/>
          <w:szCs w:val="28"/>
        </w:rPr>
        <w:t xml:space="preserve">) </w:t>
      </w:r>
      <w:r w:rsidRPr="00AE57D9">
        <w:rPr>
          <w:rFonts w:ascii="Palatino Linotype" w:hAnsi="Palatino Linotype" w:cs="Times New Roman Tj"/>
          <w:bCs/>
          <w:sz w:val="24"/>
          <w:szCs w:val="28"/>
        </w:rPr>
        <w:t>ин</w:t>
      </w:r>
      <w:r w:rsidRPr="00AE57D9">
        <w:rPr>
          <w:rFonts w:ascii="Palatino Linotype" w:hAnsi="Palatino Linotype"/>
          <w:bCs/>
          <w:sz w:val="24"/>
          <w:szCs w:val="28"/>
        </w:rPr>
        <w:t>.</w:t>
      </w:r>
    </w:p>
    <w:p w:rsidR="004B2A45" w:rsidRPr="00AE57D9" w:rsidRDefault="004B2A45" w:rsidP="000A0796">
      <w:pPr>
        <w:spacing w:after="0" w:line="240" w:lineRule="auto"/>
        <w:jc w:val="both"/>
        <w:rPr>
          <w:rFonts w:ascii="Palatino Linotype" w:hAnsi="Palatino Linotype"/>
          <w:sz w:val="24"/>
          <w:szCs w:val="28"/>
        </w:rPr>
      </w:pPr>
      <w:r w:rsidRPr="00AE57D9">
        <w:rPr>
          <w:rFonts w:ascii="Palatino Linotype" w:hAnsi="Palatino Linotype"/>
          <w:sz w:val="24"/>
          <w:szCs w:val="28"/>
        </w:rPr>
        <w:t>$A) Маҳ</w:t>
      </w:r>
      <w:r w:rsidRPr="00AE57D9">
        <w:rPr>
          <w:rFonts w:ascii="Palatino Linotype" w:hAnsi="Palatino Linotype" w:cs="Times New Roman Tj"/>
          <w:sz w:val="24"/>
          <w:szCs w:val="28"/>
        </w:rPr>
        <w:t>дудкунии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муста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ими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ми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дории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ягон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номг</w:t>
      </w:r>
      <w:r w:rsidRPr="00AE57D9">
        <w:rPr>
          <w:rFonts w:ascii="Palatino Linotype" w:hAnsi="Palatino Linotype"/>
          <w:sz w:val="24"/>
          <w:szCs w:val="28"/>
        </w:rPr>
        <w:t>ӯ</w:t>
      </w:r>
      <w:r w:rsidRPr="00AE57D9">
        <w:rPr>
          <w:rFonts w:ascii="Palatino Linotype" w:hAnsi="Palatino Linotype" w:cs="Times New Roman Tj"/>
          <w:sz w:val="24"/>
          <w:szCs w:val="28"/>
        </w:rPr>
        <w:t>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мол</w:t>
      </w:r>
      <w:r w:rsidRPr="00AE57D9">
        <w:rPr>
          <w:rFonts w:ascii="Palatino Linotype" w:hAnsi="Palatino Linotype"/>
          <w:sz w:val="24"/>
          <w:szCs w:val="28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ҳ</w:t>
      </w:r>
      <w:r w:rsidRPr="00AE57D9">
        <w:rPr>
          <w:rFonts w:ascii="Palatino Linotype" w:hAnsi="Palatino Linotype" w:cs="Times New Roman Tj"/>
          <w:sz w:val="24"/>
          <w:szCs w:val="28"/>
        </w:rPr>
        <w:t>ангоми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вориди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он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аз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ягон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мамлакати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хорич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сурат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мегирад</w:t>
      </w:r>
      <w:r w:rsidRPr="00AE57D9">
        <w:rPr>
          <w:rFonts w:ascii="Palatino Linotype" w:hAnsi="Palatino Linotype"/>
          <w:sz w:val="24"/>
          <w:szCs w:val="28"/>
        </w:rPr>
        <w:t xml:space="preserve">; $B) </w:t>
      </w:r>
      <w:r w:rsidRPr="00AE57D9">
        <w:rPr>
          <w:rFonts w:ascii="Palatino Linotype" w:hAnsi="Palatino Linotype" w:cs="Times New Roman Tj"/>
          <w:sz w:val="24"/>
          <w:szCs w:val="28"/>
        </w:rPr>
        <w:t>Сиёсати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дахлнопазирии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мамлакат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дар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ти</w:t>
      </w:r>
      <w:r w:rsidRPr="00AE57D9">
        <w:rPr>
          <w:rFonts w:ascii="Palatino Linotype" w:hAnsi="Palatino Linotype"/>
          <w:sz w:val="24"/>
          <w:szCs w:val="28"/>
        </w:rPr>
        <w:t>ҷ</w:t>
      </w:r>
      <w:r w:rsidRPr="00AE57D9">
        <w:rPr>
          <w:rFonts w:ascii="Palatino Linotype" w:hAnsi="Palatino Linotype" w:cs="Times New Roman Tj"/>
          <w:sz w:val="24"/>
          <w:szCs w:val="28"/>
        </w:rPr>
        <w:t>орати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байналхал</w:t>
      </w:r>
      <w:r w:rsidRPr="00AE57D9">
        <w:rPr>
          <w:rFonts w:ascii="Palatino Linotype" w:hAnsi="Palatino Linotype"/>
          <w:sz w:val="24"/>
          <w:szCs w:val="28"/>
        </w:rPr>
        <w:t xml:space="preserve">қӣ,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дар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асоси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он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ти</w:t>
      </w:r>
      <w:r w:rsidRPr="00AE57D9">
        <w:rPr>
          <w:rFonts w:ascii="Palatino Linotype" w:hAnsi="Palatino Linotype"/>
          <w:sz w:val="24"/>
          <w:szCs w:val="28"/>
        </w:rPr>
        <w:t>ҷ</w:t>
      </w:r>
      <w:r w:rsidRPr="00AE57D9">
        <w:rPr>
          <w:rFonts w:ascii="Palatino Linotype" w:hAnsi="Palatino Linotype" w:cs="Times New Roman Tj"/>
          <w:sz w:val="24"/>
          <w:szCs w:val="28"/>
        </w:rPr>
        <w:t>орат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воситаи</w:t>
      </w:r>
      <w:r w:rsidRPr="00AE57D9">
        <w:rPr>
          <w:rFonts w:ascii="Palatino Linotype" w:hAnsi="Palatino Linotype"/>
          <w:sz w:val="24"/>
          <w:szCs w:val="28"/>
        </w:rPr>
        <w:t xml:space="preserve"> тақ</w:t>
      </w:r>
      <w:r w:rsidRPr="00AE57D9">
        <w:rPr>
          <w:rFonts w:ascii="Palatino Linotype" w:hAnsi="Palatino Linotype" w:cs="Times New Roman Tj"/>
          <w:sz w:val="24"/>
          <w:szCs w:val="28"/>
        </w:rPr>
        <w:t>симоти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байналхал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нат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назария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бартарияти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нисб</w:t>
      </w:r>
      <w:r w:rsidRPr="00AE57D9">
        <w:rPr>
          <w:rFonts w:ascii="Palatino Linotype" w:hAnsi="Palatino Linotype"/>
          <w:sz w:val="24"/>
          <w:szCs w:val="28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8"/>
        </w:rPr>
        <w:t>сурат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мегирад</w:t>
      </w:r>
      <w:r w:rsidRPr="00AE57D9">
        <w:rPr>
          <w:rFonts w:ascii="Palatino Linotype" w:hAnsi="Palatino Linotype"/>
          <w:sz w:val="24"/>
          <w:szCs w:val="28"/>
        </w:rPr>
        <w:t xml:space="preserve">; $C) </w:t>
      </w:r>
      <w:r w:rsidRPr="00AE57D9">
        <w:rPr>
          <w:rFonts w:ascii="Palatino Linotype" w:hAnsi="Palatino Linotype" w:cs="Times New Roman Tj"/>
          <w:sz w:val="24"/>
          <w:szCs w:val="28"/>
        </w:rPr>
        <w:t>Ма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дудкун</w:t>
      </w:r>
      <w:r w:rsidRPr="00AE57D9">
        <w:rPr>
          <w:rFonts w:ascii="Palatino Linotype" w:hAnsi="Palatino Linotype"/>
          <w:sz w:val="24"/>
          <w:szCs w:val="28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8"/>
        </w:rPr>
        <w:t>дар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шакли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тариф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о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ё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ин</w:t>
      </w:r>
      <w:r w:rsidRPr="00AE57D9">
        <w:rPr>
          <w:rFonts w:ascii="Palatino Linotype" w:hAnsi="Palatino Linotype"/>
          <w:sz w:val="24"/>
          <w:szCs w:val="28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квота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нисбати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ми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дор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намуди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мол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ое</w:t>
      </w:r>
      <w:r w:rsidRPr="00AE57D9">
        <w:rPr>
          <w:rFonts w:ascii="Palatino Linotype" w:hAnsi="Palatino Linotype"/>
          <w:sz w:val="24"/>
          <w:szCs w:val="28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мамлакат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ворид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мешаванд</w:t>
      </w:r>
      <w:r w:rsidRPr="00AE57D9">
        <w:rPr>
          <w:rFonts w:ascii="Palatino Linotype" w:hAnsi="Palatino Linotype"/>
          <w:sz w:val="24"/>
          <w:szCs w:val="28"/>
        </w:rPr>
        <w:t xml:space="preserve">; $D) </w:t>
      </w:r>
      <w:r w:rsidRPr="00AE57D9">
        <w:rPr>
          <w:rFonts w:ascii="Palatino Linotype" w:hAnsi="Palatino Linotype" w:cs="Times New Roman Tj"/>
          <w:sz w:val="24"/>
          <w:szCs w:val="28"/>
        </w:rPr>
        <w:t>Сиёсати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и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тисодии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мамлакат</w:t>
      </w:r>
      <w:r w:rsidRPr="00AE57D9">
        <w:rPr>
          <w:rFonts w:ascii="Palatino Linotype" w:hAnsi="Palatino Linotype"/>
          <w:sz w:val="24"/>
          <w:szCs w:val="28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ҳ</w:t>
      </w:r>
      <w:r w:rsidRPr="00AE57D9">
        <w:rPr>
          <w:rFonts w:ascii="Palatino Linotype" w:hAnsi="Palatino Linotype" w:cs="Times New Roman Tj"/>
          <w:sz w:val="24"/>
          <w:szCs w:val="28"/>
        </w:rPr>
        <w:t>авасмандгардонии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исте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солкунанда</w:t>
      </w:r>
      <w:r w:rsidRPr="00AE57D9">
        <w:rPr>
          <w:rFonts w:ascii="Palatino Linotype" w:hAnsi="Palatino Linotype"/>
          <w:sz w:val="24"/>
          <w:szCs w:val="28"/>
        </w:rPr>
        <w:t>гони ватанӣ, ҳ</w:t>
      </w:r>
      <w:r w:rsidRPr="00AE57D9">
        <w:rPr>
          <w:rFonts w:ascii="Palatino Linotype" w:hAnsi="Palatino Linotype" w:cs="Times New Roman Tj"/>
          <w:sz w:val="24"/>
          <w:szCs w:val="28"/>
        </w:rPr>
        <w:t>имояи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манфиат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ои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он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о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аз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ра</w:t>
      </w:r>
      <w:r w:rsidRPr="00AE57D9">
        <w:rPr>
          <w:rFonts w:ascii="Palatino Linotype" w:hAnsi="Palatino Linotype"/>
          <w:sz w:val="24"/>
          <w:szCs w:val="28"/>
        </w:rPr>
        <w:t>қ</w:t>
      </w:r>
      <w:r w:rsidRPr="00AE57D9">
        <w:rPr>
          <w:rFonts w:ascii="Palatino Linotype" w:hAnsi="Palatino Linotype" w:cs="Times New Roman Tj"/>
          <w:sz w:val="24"/>
          <w:szCs w:val="28"/>
        </w:rPr>
        <w:t>обати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хори</w:t>
      </w:r>
      <w:r w:rsidRPr="00AE57D9">
        <w:rPr>
          <w:rFonts w:ascii="Palatino Linotype" w:hAnsi="Palatino Linotype"/>
          <w:sz w:val="24"/>
          <w:szCs w:val="28"/>
        </w:rPr>
        <w:t xml:space="preserve">ҷӣ </w:t>
      </w:r>
      <w:r w:rsidRPr="00AE57D9">
        <w:rPr>
          <w:rFonts w:ascii="Palatino Linotype" w:hAnsi="Palatino Linotype" w:cs="Times New Roman Tj"/>
          <w:sz w:val="24"/>
          <w:szCs w:val="28"/>
        </w:rPr>
        <w:t>дар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бозори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дохил</w:t>
      </w:r>
      <w:r w:rsidRPr="00AE57D9">
        <w:rPr>
          <w:rFonts w:ascii="Palatino Linotype" w:hAnsi="Palatino Linotype"/>
          <w:sz w:val="24"/>
          <w:szCs w:val="28"/>
        </w:rPr>
        <w:t xml:space="preserve">ӣ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ҳ</w:t>
      </w:r>
      <w:r w:rsidRPr="00AE57D9">
        <w:rPr>
          <w:rFonts w:ascii="Palatino Linotype" w:hAnsi="Palatino Linotype" w:cs="Times New Roman Tj"/>
          <w:sz w:val="24"/>
          <w:szCs w:val="28"/>
        </w:rPr>
        <w:t>исоб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меравад</w:t>
      </w:r>
      <w:r w:rsidRPr="00AE57D9">
        <w:rPr>
          <w:rFonts w:ascii="Palatino Linotype" w:hAnsi="Palatino Linotype"/>
          <w:sz w:val="24"/>
          <w:szCs w:val="28"/>
        </w:rPr>
        <w:t xml:space="preserve">; $E) </w:t>
      </w:r>
      <w:r w:rsidRPr="00AE57D9">
        <w:rPr>
          <w:rFonts w:ascii="Palatino Linotype" w:hAnsi="Palatino Linotype" w:cs="Times New Roman Tj"/>
          <w:sz w:val="24"/>
          <w:szCs w:val="28"/>
        </w:rPr>
        <w:t>Суммаи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пуле</w:t>
      </w:r>
      <w:r w:rsidRPr="00AE57D9">
        <w:rPr>
          <w:rFonts w:ascii="Palatino Linotype" w:hAnsi="Palatino Linotype"/>
          <w:sz w:val="24"/>
          <w:szCs w:val="28"/>
        </w:rPr>
        <w:t>,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фирма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ва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ё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шахси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ало</w:t>
      </w:r>
      <w:r w:rsidRPr="00AE57D9">
        <w:rPr>
          <w:rFonts w:ascii="Palatino Linotype" w:hAnsi="Palatino Linotype"/>
          <w:sz w:val="24"/>
          <w:szCs w:val="28"/>
        </w:rPr>
        <w:t>ҳ</w:t>
      </w:r>
      <w:r w:rsidRPr="00AE57D9">
        <w:rPr>
          <w:rFonts w:ascii="Palatino Linotype" w:hAnsi="Palatino Linotype" w:cs="Times New Roman Tj"/>
          <w:sz w:val="24"/>
          <w:szCs w:val="28"/>
        </w:rPr>
        <w:t>ида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пардохт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карда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мешавад</w:t>
      </w:r>
      <w:r w:rsidRPr="00AE57D9">
        <w:rPr>
          <w:rFonts w:ascii="Palatino Linotype" w:hAnsi="Palatino Linotype"/>
          <w:sz w:val="24"/>
          <w:szCs w:val="28"/>
        </w:rPr>
        <w:t xml:space="preserve">, </w:t>
      </w:r>
      <w:r w:rsidRPr="00AE57D9">
        <w:rPr>
          <w:rFonts w:ascii="Palatino Linotype" w:hAnsi="Palatino Linotype" w:cs="Times New Roman Tj"/>
          <w:sz w:val="24"/>
          <w:szCs w:val="28"/>
        </w:rPr>
        <w:t>ки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дар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баробари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худ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молро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содир</w:t>
      </w:r>
      <w:r w:rsidRPr="00AE57D9">
        <w:rPr>
          <w:rFonts w:ascii="Palatino Linotype" w:hAnsi="Palatino Linotype"/>
          <w:sz w:val="24"/>
          <w:szCs w:val="28"/>
        </w:rPr>
        <w:t xml:space="preserve"> </w:t>
      </w:r>
      <w:r w:rsidRPr="00AE57D9">
        <w:rPr>
          <w:rFonts w:ascii="Palatino Linotype" w:hAnsi="Palatino Linotype" w:cs="Times New Roman Tj"/>
          <w:sz w:val="24"/>
          <w:szCs w:val="28"/>
        </w:rPr>
        <w:t>мекунад</w:t>
      </w:r>
      <w:r w:rsidRPr="00AE57D9">
        <w:rPr>
          <w:rFonts w:ascii="Palatino Linotype" w:hAnsi="Palatino Linotype"/>
          <w:sz w:val="24"/>
          <w:szCs w:val="28"/>
        </w:rPr>
        <w:t>;</w:t>
      </w:r>
    </w:p>
    <w:p w:rsidR="004B2A45" w:rsidRPr="00AE57D9" w:rsidRDefault="004B2A45" w:rsidP="000A0796">
      <w:pPr>
        <w:spacing w:after="0" w:line="240" w:lineRule="auto"/>
        <w:jc w:val="both"/>
        <w:rPr>
          <w:rFonts w:ascii="Palatino Linotype" w:hAnsi="Palatino Linotype"/>
          <w:sz w:val="24"/>
          <w:szCs w:val="28"/>
        </w:rPr>
      </w:pP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@193. 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Махсугардонии дохили соҳ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 xml:space="preserve">ӣ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исми таркибии кадом намуди махсусгардонии байналхал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ист.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Махсусгардонии истеҳ</w:t>
      </w:r>
      <w:r w:rsidRPr="00AE57D9">
        <w:rPr>
          <w:rFonts w:ascii="Palatino Linotype" w:hAnsi="Palatino Linotype" w:cs="Calibri"/>
          <w:sz w:val="24"/>
          <w:szCs w:val="24"/>
        </w:rPr>
        <w:t>сол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$B) Махсусгардонии байнисо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$C) Махсусгардонии предмет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$D) Махсусгардонии </w:t>
      </w:r>
      <w:r w:rsidRPr="00AE57D9">
        <w:rPr>
          <w:rFonts w:ascii="Palatino Linotype" w:hAnsi="Palatino Linotype"/>
          <w:sz w:val="24"/>
          <w:szCs w:val="24"/>
        </w:rPr>
        <w:t>қ</w:t>
      </w:r>
      <w:r w:rsidRPr="00AE57D9">
        <w:rPr>
          <w:rFonts w:ascii="Palatino Linotype" w:hAnsi="Palatino Linotype" w:cs="Calibri"/>
          <w:sz w:val="24"/>
          <w:szCs w:val="24"/>
        </w:rPr>
        <w:t>исм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 w:cs="Calibri"/>
          <w:sz w:val="24"/>
          <w:szCs w:val="24"/>
        </w:rPr>
      </w:pPr>
      <w:r w:rsidRPr="00AE57D9">
        <w:rPr>
          <w:rFonts w:ascii="Palatino Linotype" w:hAnsi="Palatino Linotype" w:cs="Calibri"/>
          <w:sz w:val="24"/>
          <w:szCs w:val="24"/>
        </w:rPr>
        <w:t>$E) Махсусгардонии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одд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@194. 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Хизматрасонии нақ</w:t>
      </w:r>
      <w:r w:rsidRPr="00AE57D9">
        <w:rPr>
          <w:rFonts w:ascii="Palatino Linotype" w:hAnsi="Palatino Linotype" w:cs="Calibri"/>
          <w:sz w:val="24"/>
          <w:szCs w:val="24"/>
        </w:rPr>
        <w:t>лиёт ба кадом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хо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 xml:space="preserve">агии 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 дохил мешавад.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Cоҳ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хадамот; $B) Cо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анъанав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 xml:space="preserve">; $C) </w:t>
      </w:r>
      <w:r w:rsidRPr="00AE57D9">
        <w:rPr>
          <w:rFonts w:ascii="Palatino Linotype" w:hAnsi="Palatino Linotype"/>
          <w:sz w:val="24"/>
          <w:szCs w:val="24"/>
        </w:rPr>
        <w:t>Cоҳ</w:t>
      </w:r>
      <w:r w:rsidRPr="00AE57D9">
        <w:rPr>
          <w:rFonts w:ascii="Palatino Linotype" w:hAnsi="Palatino Linotype" w:cs="Calibri"/>
          <w:sz w:val="24"/>
          <w:szCs w:val="24"/>
        </w:rPr>
        <w:t>а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ои 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тимоию мадан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 $D)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саноат; $E)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>аи чоруминдара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а;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 xml:space="preserve">@195. 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Кадоме аз инҳ</w:t>
      </w:r>
      <w:r w:rsidRPr="00AE57D9">
        <w:rPr>
          <w:rFonts w:ascii="Palatino Linotype" w:hAnsi="Palatino Linotype" w:cs="Calibri"/>
          <w:sz w:val="24"/>
          <w:szCs w:val="24"/>
        </w:rPr>
        <w:t>о ба со</w:t>
      </w:r>
      <w:r w:rsidRPr="00AE57D9">
        <w:rPr>
          <w:rFonts w:ascii="Palatino Linotype" w:hAnsi="Palatino Linotype"/>
          <w:sz w:val="24"/>
          <w:szCs w:val="24"/>
        </w:rPr>
        <w:t>ҳ</w:t>
      </w:r>
      <w:r w:rsidRPr="00AE57D9">
        <w:rPr>
          <w:rFonts w:ascii="Palatino Linotype" w:hAnsi="Palatino Linotype" w:cs="Calibri"/>
          <w:sz w:val="24"/>
          <w:szCs w:val="24"/>
        </w:rPr>
        <w:t xml:space="preserve">аи </w:t>
      </w:r>
      <w:r w:rsidRPr="00AE57D9">
        <w:rPr>
          <w:rFonts w:ascii="Palatino Linotype" w:hAnsi="Palatino Linotype"/>
          <w:sz w:val="24"/>
          <w:szCs w:val="24"/>
        </w:rPr>
        <w:t>ғ</w:t>
      </w:r>
      <w:r w:rsidRPr="00AE57D9">
        <w:rPr>
          <w:rFonts w:ascii="Palatino Linotype" w:hAnsi="Palatino Linotype" w:cs="Calibri"/>
          <w:sz w:val="24"/>
          <w:szCs w:val="24"/>
        </w:rPr>
        <w:t>айри анъанавии хадамот дар шароити муосир дохил мешавад.</w:t>
      </w:r>
    </w:p>
    <w:p w:rsidR="004B2A45" w:rsidRPr="00AE57D9" w:rsidRDefault="004B2A45" w:rsidP="00EC616E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E57D9">
        <w:rPr>
          <w:rFonts w:ascii="Palatino Linotype" w:hAnsi="Palatino Linotype"/>
          <w:sz w:val="24"/>
          <w:szCs w:val="24"/>
        </w:rPr>
        <w:t>$A) Алоқ</w:t>
      </w:r>
      <w:r w:rsidRPr="00AE57D9">
        <w:rPr>
          <w:rFonts w:ascii="Palatino Linotype" w:hAnsi="Palatino Linotype" w:cs="Calibri"/>
          <w:sz w:val="24"/>
          <w:szCs w:val="24"/>
        </w:rPr>
        <w:t>а; $B) Саноат; $C) Ти</w:t>
      </w:r>
      <w:r w:rsidRPr="00AE57D9">
        <w:rPr>
          <w:rFonts w:ascii="Palatino Linotype" w:hAnsi="Palatino Linotype" w:cs="Cambria Math"/>
          <w:sz w:val="24"/>
          <w:szCs w:val="24"/>
        </w:rPr>
        <w:t>ҷ</w:t>
      </w:r>
      <w:r w:rsidRPr="00AE57D9">
        <w:rPr>
          <w:rFonts w:ascii="Palatino Linotype" w:hAnsi="Palatino Linotype" w:cs="Calibri"/>
          <w:sz w:val="24"/>
          <w:szCs w:val="24"/>
        </w:rPr>
        <w:t>орат; $D) Молия; $E) Пилла парвар</w:t>
      </w:r>
      <w:r w:rsidRPr="00AE57D9">
        <w:rPr>
          <w:rFonts w:ascii="Palatino Linotype" w:hAnsi="Palatino Linotype" w:cs="Cambria Math"/>
          <w:sz w:val="24"/>
          <w:szCs w:val="24"/>
        </w:rPr>
        <w:t>ӣ</w:t>
      </w:r>
      <w:r w:rsidRPr="00AE57D9">
        <w:rPr>
          <w:rFonts w:ascii="Palatino Linotype" w:hAnsi="Palatino Linotype" w:cs="Calibri"/>
          <w:sz w:val="24"/>
          <w:szCs w:val="24"/>
        </w:rPr>
        <w:t>;</w:t>
      </w:r>
    </w:p>
    <w:p w:rsidR="004B2A45" w:rsidRPr="00AE57D9" w:rsidRDefault="004B2A45" w:rsidP="000A0796">
      <w:pPr>
        <w:spacing w:after="0" w:line="240" w:lineRule="auto"/>
        <w:jc w:val="both"/>
        <w:rPr>
          <w:rFonts w:ascii="Palatino Linotype" w:hAnsi="Palatino Linotype"/>
          <w:sz w:val="24"/>
          <w:szCs w:val="28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B2A45" w:rsidRPr="00AE57D9" w:rsidRDefault="004B2A45" w:rsidP="00F36D0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bookmarkEnd w:id="0"/>
    <w:p w:rsidR="004B2A45" w:rsidRPr="00AE57D9" w:rsidRDefault="004B2A45" w:rsidP="00BE14F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sectPr w:rsidR="004B2A45" w:rsidRPr="00AE57D9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B1BC4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6082D"/>
    <w:rsid w:val="003643BF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3F3484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B2A45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37181"/>
    <w:rsid w:val="00842A05"/>
    <w:rsid w:val="00855DAA"/>
    <w:rsid w:val="00856B95"/>
    <w:rsid w:val="008650C7"/>
    <w:rsid w:val="00872494"/>
    <w:rsid w:val="00887FCC"/>
    <w:rsid w:val="00893063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E57D9"/>
    <w:rsid w:val="00AF096E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277FF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B149F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87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874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0874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00874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00874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087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00874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A008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874"/>
    <w:rPr>
      <w:rFonts w:ascii="Calibri" w:hAnsi="Calibri" w:cs="Times New Roman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0087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00874"/>
    <w:rPr>
      <w:rFonts w:ascii="Courier New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DefaultParagraphFont"/>
    <w:link w:val="10"/>
    <w:uiPriority w:val="99"/>
    <w:locked/>
    <w:rsid w:val="00B86FF5"/>
    <w:rPr>
      <w:rFonts w:ascii="Times New Roman Tj" w:hAnsi="Times New Roman Tj" w:cs="Times New Roman"/>
      <w:sz w:val="24"/>
      <w:szCs w:val="24"/>
      <w:lang w:eastAsia="ru-RU"/>
    </w:rPr>
  </w:style>
  <w:style w:type="paragraph" w:customStyle="1" w:styleId="10">
    <w:name w:val="Стиль1"/>
    <w:basedOn w:val="Normal"/>
    <w:link w:val="1"/>
    <w:uiPriority w:val="99"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31</Pages>
  <Words>11170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DMT</cp:lastModifiedBy>
  <cp:revision>42</cp:revision>
  <dcterms:created xsi:type="dcterms:W3CDTF">2020-11-28T12:18:00Z</dcterms:created>
  <dcterms:modified xsi:type="dcterms:W3CDTF">2024-12-10T07:33:00Z</dcterms:modified>
</cp:coreProperties>
</file>